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7DF" w:rsidRPr="00E778CD" w:rsidRDefault="00B817DF" w:rsidP="008D21F2">
      <w:pPr>
        <w:pStyle w:val="Heading6"/>
        <w:jc w:val="right"/>
        <w:rPr>
          <w:rFonts w:ascii="Arial Narrow" w:hAnsi="Arial Narrow" w:cs="Tahoma"/>
          <w:i w:val="0"/>
          <w:iCs w:val="0"/>
          <w:color w:val="808080"/>
          <w:sz w:val="48"/>
        </w:rPr>
      </w:pPr>
      <w:r w:rsidRPr="00E778CD">
        <w:rPr>
          <w:rFonts w:ascii="Arial Narrow" w:hAnsi="Arial Narrow" w:cs="Tahoma"/>
          <w:i w:val="0"/>
          <w:iCs w:val="0"/>
          <w:color w:val="808080"/>
          <w:sz w:val="48"/>
        </w:rPr>
        <w:t>Curriculum Vitae</w:t>
      </w:r>
    </w:p>
    <w:p w:rsidR="00BC5F1E" w:rsidRPr="00447B90" w:rsidRDefault="00B83464" w:rsidP="00B817DF">
      <w:pPr>
        <w:pStyle w:val="Heading6"/>
        <w:rPr>
          <w:rFonts w:ascii="Arial Narrow" w:hAnsi="Arial Narrow" w:cs="Tahoma"/>
          <w:b/>
          <w:color w:val="808080"/>
          <w:sz w:val="36"/>
          <w:szCs w:val="36"/>
        </w:rPr>
      </w:pPr>
      <w:r w:rsidRPr="00447B90">
        <w:rPr>
          <w:rFonts w:ascii="Arial Narrow" w:hAnsi="Arial Narrow" w:cs="Tahoma"/>
          <w:b/>
          <w:i w:val="0"/>
          <w:iCs w:val="0"/>
          <w:color w:val="808080"/>
          <w:sz w:val="36"/>
          <w:szCs w:val="36"/>
        </w:rPr>
        <w:t xml:space="preserve">Dr. </w:t>
      </w:r>
      <w:r w:rsidR="00EB740A" w:rsidRPr="00447B90">
        <w:rPr>
          <w:rFonts w:ascii="Arial Narrow" w:hAnsi="Arial Narrow" w:cs="Tahoma"/>
          <w:b/>
          <w:i w:val="0"/>
          <w:iCs w:val="0"/>
          <w:color w:val="808080"/>
          <w:sz w:val="36"/>
          <w:szCs w:val="36"/>
        </w:rPr>
        <w:t>Rab Nawaz</w:t>
      </w:r>
      <w:r w:rsidR="003566B5">
        <w:rPr>
          <w:rFonts w:ascii="Arial Narrow" w:hAnsi="Arial Narrow" w:cs="Tahoma"/>
          <w:b/>
          <w:i w:val="0"/>
          <w:iCs w:val="0"/>
          <w:color w:val="808080"/>
          <w:sz w:val="36"/>
          <w:szCs w:val="36"/>
        </w:rPr>
        <w:t xml:space="preserve"> (RN)</w:t>
      </w:r>
    </w:p>
    <w:p w:rsidR="00B817DF" w:rsidRPr="00E778CD" w:rsidRDefault="00B817DF" w:rsidP="00B817DF">
      <w:pPr>
        <w:pStyle w:val="Heading6"/>
        <w:rPr>
          <w:rFonts w:ascii="Arial Narrow" w:hAnsi="Arial Narrow"/>
        </w:rPr>
      </w:pPr>
    </w:p>
    <w:p w:rsidR="00B817DF" w:rsidRDefault="00B817DF" w:rsidP="004436A5">
      <w:pPr>
        <w:pStyle w:val="ListParagraph"/>
        <w:numPr>
          <w:ilvl w:val="0"/>
          <w:numId w:val="12"/>
        </w:numPr>
        <w:jc w:val="both"/>
        <w:rPr>
          <w:rFonts w:asciiTheme="minorHAnsi" w:hAnsiTheme="minorHAnsi" w:cs="Tahoma"/>
        </w:rPr>
      </w:pPr>
      <w:r w:rsidRPr="00474762">
        <w:rPr>
          <w:rFonts w:asciiTheme="minorHAnsi" w:hAnsiTheme="minorHAnsi" w:cs="Tahoma"/>
        </w:rPr>
        <w:t>Address</w:t>
      </w:r>
      <w:r w:rsidR="007D7517" w:rsidRPr="00474762">
        <w:rPr>
          <w:rFonts w:asciiTheme="minorHAnsi" w:hAnsiTheme="minorHAnsi" w:cs="Tahoma"/>
        </w:rPr>
        <w:t xml:space="preserve">: </w:t>
      </w:r>
      <w:r w:rsidR="0084203E" w:rsidRPr="00474762">
        <w:rPr>
          <w:rFonts w:asciiTheme="minorHAnsi" w:hAnsiTheme="minorHAnsi" w:cs="Tahoma"/>
        </w:rPr>
        <w:t>House 333, Street 84, G-11/3 Islamabad</w:t>
      </w:r>
    </w:p>
    <w:p w:rsidR="00933CE3" w:rsidRPr="00933CE3" w:rsidRDefault="00933CE3" w:rsidP="00933CE3">
      <w:pPr>
        <w:pStyle w:val="ListParagraph"/>
        <w:numPr>
          <w:ilvl w:val="0"/>
          <w:numId w:val="12"/>
        </w:numPr>
        <w:jc w:val="both"/>
        <w:rPr>
          <w:rFonts w:asciiTheme="minorHAnsi" w:hAnsiTheme="minorHAnsi" w:cs="Tahoma"/>
        </w:rPr>
      </w:pPr>
      <w:r w:rsidRPr="00474762">
        <w:rPr>
          <w:rFonts w:asciiTheme="minorHAnsi" w:hAnsiTheme="minorHAnsi" w:cs="Tahoma"/>
        </w:rPr>
        <w:t xml:space="preserve">Tel: </w:t>
      </w:r>
      <w:r w:rsidR="00031233">
        <w:rPr>
          <w:rFonts w:asciiTheme="minorHAnsi" w:hAnsiTheme="minorHAnsi" w:cs="Tahoma"/>
        </w:rPr>
        <w:t>0322-5553391</w:t>
      </w:r>
    </w:p>
    <w:p w:rsidR="00E92AE8" w:rsidRPr="00474762" w:rsidRDefault="00E92AE8" w:rsidP="004436A5">
      <w:pPr>
        <w:pStyle w:val="ListParagraph"/>
        <w:numPr>
          <w:ilvl w:val="0"/>
          <w:numId w:val="12"/>
        </w:numPr>
        <w:jc w:val="both"/>
        <w:rPr>
          <w:rFonts w:asciiTheme="minorHAnsi" w:hAnsiTheme="minorHAnsi" w:cs="Tahoma"/>
        </w:rPr>
      </w:pPr>
      <w:r w:rsidRPr="00474762">
        <w:rPr>
          <w:rFonts w:asciiTheme="minorHAnsi" w:hAnsiTheme="minorHAnsi" w:cs="Tahoma"/>
        </w:rPr>
        <w:t xml:space="preserve">Email: </w:t>
      </w:r>
      <w:r w:rsidR="0084203E" w:rsidRPr="00474762">
        <w:rPr>
          <w:rFonts w:asciiTheme="minorHAnsi" w:hAnsiTheme="minorHAnsi" w:cs="Tahoma"/>
        </w:rPr>
        <w:t>r_nawaz@hotmail.com</w:t>
      </w:r>
    </w:p>
    <w:p w:rsidR="00A40735" w:rsidRPr="00474762" w:rsidRDefault="00A40735" w:rsidP="00A40735">
      <w:pPr>
        <w:pStyle w:val="ListParagraph"/>
        <w:jc w:val="both"/>
        <w:rPr>
          <w:rFonts w:asciiTheme="minorHAnsi" w:hAnsiTheme="minorHAnsi" w:cs="Tahoma"/>
        </w:rPr>
      </w:pPr>
    </w:p>
    <w:p w:rsidR="00B65119" w:rsidRPr="00D41B4A" w:rsidRDefault="00B65119" w:rsidP="00B65119">
      <w:pPr>
        <w:pStyle w:val="Heading1"/>
        <w:spacing w:line="300" w:lineRule="atLeast"/>
        <w:rPr>
          <w:rFonts w:ascii="Arial Narrow" w:hAnsi="Arial Narrow" w:cs="Times New Roman"/>
          <w:caps/>
        </w:rPr>
      </w:pPr>
      <w:r w:rsidRPr="00D41B4A">
        <w:rPr>
          <w:rFonts w:ascii="Arial Narrow" w:hAnsi="Arial Narrow" w:cs="Times New Roman"/>
          <w:caps/>
        </w:rPr>
        <w:t>Specialization</w:t>
      </w:r>
    </w:p>
    <w:p w:rsidR="004D2EDC" w:rsidRPr="004D2EDC" w:rsidRDefault="004D2EDC" w:rsidP="004D2EDC">
      <w:pPr>
        <w:pStyle w:val="BodyTextIndent"/>
        <w:tabs>
          <w:tab w:val="left" w:pos="1440"/>
        </w:tabs>
        <w:spacing w:line="300" w:lineRule="atLeast"/>
        <w:ind w:left="0"/>
        <w:rPr>
          <w:rFonts w:ascii="Arial Narrow" w:eastAsia="Times New Roman" w:hAnsi="Arial Narrow"/>
          <w:sz w:val="22"/>
          <w:szCs w:val="24"/>
          <w:lang w:val="en-GB"/>
        </w:rPr>
      </w:pPr>
    </w:p>
    <w:p w:rsidR="00A8258E" w:rsidRPr="00A8258E" w:rsidRDefault="00BA2670" w:rsidP="00681347">
      <w:pPr>
        <w:pStyle w:val="ListParagraph"/>
        <w:numPr>
          <w:ilvl w:val="0"/>
          <w:numId w:val="23"/>
        </w:numPr>
        <w:jc w:val="both"/>
        <w:rPr>
          <w:rFonts w:asciiTheme="minorHAnsi" w:hAnsiTheme="minorHAnsi"/>
          <w:lang w:val="en-US"/>
        </w:rPr>
      </w:pPr>
      <w:r w:rsidRPr="00A8258E">
        <w:rPr>
          <w:rFonts w:asciiTheme="minorHAnsi" w:hAnsiTheme="minorHAnsi"/>
        </w:rPr>
        <w:t>During PhD, researched for channel shorteni</w:t>
      </w:r>
      <w:r w:rsidR="0089482C" w:rsidRPr="00A8258E">
        <w:rPr>
          <w:rFonts w:asciiTheme="minorHAnsi" w:hAnsiTheme="minorHAnsi"/>
        </w:rPr>
        <w:t>ng in Multi-Carrier M</w:t>
      </w:r>
      <w:r w:rsidR="004E1263" w:rsidRPr="00A8258E">
        <w:rPr>
          <w:rFonts w:asciiTheme="minorHAnsi" w:hAnsiTheme="minorHAnsi"/>
        </w:rPr>
        <w:t>odulation</w:t>
      </w:r>
      <w:r w:rsidR="0089482C" w:rsidRPr="00A8258E">
        <w:rPr>
          <w:rFonts w:asciiTheme="minorHAnsi" w:hAnsiTheme="minorHAnsi"/>
        </w:rPr>
        <w:t xml:space="preserve"> (MCM)</w:t>
      </w:r>
      <w:r w:rsidR="004E1263" w:rsidRPr="00A8258E">
        <w:rPr>
          <w:rFonts w:asciiTheme="minorHAnsi" w:hAnsiTheme="minorHAnsi"/>
        </w:rPr>
        <w:t xml:space="preserve"> based (ADSL and OFDM) </w:t>
      </w:r>
      <w:r w:rsidRPr="00A8258E">
        <w:rPr>
          <w:rFonts w:asciiTheme="minorHAnsi" w:hAnsiTheme="minorHAnsi"/>
        </w:rPr>
        <w:t xml:space="preserve">communication systems. </w:t>
      </w:r>
    </w:p>
    <w:p w:rsidR="00A8258E" w:rsidRPr="00A8258E" w:rsidRDefault="00A8258E" w:rsidP="00A8258E">
      <w:pPr>
        <w:pStyle w:val="ListParagraph"/>
        <w:jc w:val="both"/>
        <w:rPr>
          <w:rFonts w:asciiTheme="minorHAnsi" w:hAnsiTheme="minorHAnsi"/>
          <w:lang w:val="en-US"/>
        </w:rPr>
      </w:pPr>
    </w:p>
    <w:p w:rsidR="00FD29F1" w:rsidRPr="00A8258E" w:rsidRDefault="00BA2670" w:rsidP="00681347">
      <w:pPr>
        <w:pStyle w:val="ListParagraph"/>
        <w:numPr>
          <w:ilvl w:val="0"/>
          <w:numId w:val="23"/>
        </w:numPr>
        <w:jc w:val="both"/>
        <w:rPr>
          <w:rFonts w:asciiTheme="minorHAnsi" w:hAnsiTheme="minorHAnsi"/>
          <w:lang w:val="en-US"/>
        </w:rPr>
      </w:pPr>
      <w:r w:rsidRPr="00A8258E">
        <w:rPr>
          <w:rFonts w:asciiTheme="minorHAnsi" w:hAnsiTheme="minorHAnsi"/>
        </w:rPr>
        <w:t xml:space="preserve">I have </w:t>
      </w:r>
      <w:r w:rsidR="002D55F1" w:rsidRPr="00A8258E">
        <w:rPr>
          <w:rFonts w:asciiTheme="minorHAnsi" w:hAnsiTheme="minorHAnsi"/>
        </w:rPr>
        <w:t>5</w:t>
      </w:r>
      <w:r w:rsidRPr="00A8258E">
        <w:rPr>
          <w:rFonts w:asciiTheme="minorHAnsi" w:hAnsiTheme="minorHAnsi"/>
        </w:rPr>
        <w:t xml:space="preserve"> years</w:t>
      </w:r>
      <w:r w:rsidR="004809C5" w:rsidRPr="00A8258E">
        <w:rPr>
          <w:rFonts w:asciiTheme="minorHAnsi" w:hAnsiTheme="minorHAnsi"/>
        </w:rPr>
        <w:t xml:space="preserve"> post PhD </w:t>
      </w:r>
      <w:r w:rsidR="009B67AC" w:rsidRPr="00A8258E">
        <w:rPr>
          <w:rFonts w:asciiTheme="minorHAnsi" w:hAnsiTheme="minorHAnsi"/>
        </w:rPr>
        <w:t>Teaching and Research</w:t>
      </w:r>
      <w:r w:rsidRPr="00A8258E">
        <w:rPr>
          <w:rFonts w:asciiTheme="minorHAnsi" w:hAnsiTheme="minorHAnsi"/>
        </w:rPr>
        <w:t xml:space="preserve"> </w:t>
      </w:r>
      <w:r w:rsidR="009B67AC" w:rsidRPr="00A8258E">
        <w:rPr>
          <w:rFonts w:asciiTheme="minorHAnsi" w:hAnsiTheme="minorHAnsi"/>
        </w:rPr>
        <w:t xml:space="preserve">experience </w:t>
      </w:r>
      <w:r w:rsidRPr="00A8258E">
        <w:rPr>
          <w:rFonts w:asciiTheme="minorHAnsi" w:hAnsiTheme="minorHAnsi"/>
        </w:rPr>
        <w:t xml:space="preserve">of algorithm development for </w:t>
      </w:r>
      <w:r w:rsidR="002F3E39" w:rsidRPr="00A8258E">
        <w:rPr>
          <w:rFonts w:asciiTheme="minorHAnsi" w:hAnsiTheme="minorHAnsi"/>
        </w:rPr>
        <w:t xml:space="preserve">Digital Signal Processing, </w:t>
      </w:r>
      <w:r w:rsidRPr="00A8258E">
        <w:rPr>
          <w:rFonts w:asciiTheme="minorHAnsi" w:hAnsiTheme="minorHAnsi"/>
        </w:rPr>
        <w:t xml:space="preserve">Digital Image Processing, </w:t>
      </w:r>
      <w:r w:rsidR="004020E3" w:rsidRPr="00A8258E">
        <w:rPr>
          <w:rFonts w:asciiTheme="minorHAnsi" w:hAnsiTheme="minorHAnsi"/>
        </w:rPr>
        <w:t>Machine Learning</w:t>
      </w:r>
      <w:r w:rsidRPr="00A8258E">
        <w:rPr>
          <w:rFonts w:asciiTheme="minorHAnsi" w:hAnsiTheme="minorHAnsi"/>
        </w:rPr>
        <w:t xml:space="preserve"> and Computer Vision applications. </w:t>
      </w:r>
    </w:p>
    <w:p w:rsidR="005D0881" w:rsidRDefault="005D0881" w:rsidP="005D0881"/>
    <w:p w:rsidR="005D0881" w:rsidRDefault="005D0881" w:rsidP="005D0881">
      <w:pPr>
        <w:pStyle w:val="Heading1"/>
        <w:spacing w:line="300" w:lineRule="atLeast"/>
        <w:rPr>
          <w:rFonts w:ascii="Arial Narrow" w:hAnsi="Arial Narrow" w:cs="Times New Roman"/>
          <w:caps/>
        </w:rPr>
      </w:pPr>
      <w:r>
        <w:rPr>
          <w:rFonts w:ascii="Arial Narrow" w:hAnsi="Arial Narrow" w:cs="Times New Roman"/>
          <w:caps/>
        </w:rPr>
        <w:t>interests</w:t>
      </w:r>
    </w:p>
    <w:p w:rsidR="005D0881" w:rsidRDefault="005D0881" w:rsidP="005D0881"/>
    <w:p w:rsidR="006B6CB7" w:rsidRDefault="00B21C33" w:rsidP="00C85EB8">
      <w:pPr>
        <w:pStyle w:val="ListParagraph"/>
        <w:numPr>
          <w:ilvl w:val="0"/>
          <w:numId w:val="29"/>
        </w:numPr>
        <w:jc w:val="both"/>
        <w:rPr>
          <w:rFonts w:asciiTheme="minorHAnsi" w:hAnsiTheme="minorHAnsi"/>
        </w:rPr>
      </w:pPr>
      <w:r w:rsidRPr="006820B8">
        <w:rPr>
          <w:rFonts w:asciiTheme="minorHAnsi" w:hAnsiTheme="minorHAnsi"/>
        </w:rPr>
        <w:t xml:space="preserve">Researching </w:t>
      </w:r>
      <w:r w:rsidR="005D0881" w:rsidRPr="006820B8">
        <w:rPr>
          <w:rFonts w:asciiTheme="minorHAnsi" w:hAnsiTheme="minorHAnsi"/>
        </w:rPr>
        <w:t xml:space="preserve">computer vision </w:t>
      </w:r>
      <w:r w:rsidR="006820B8" w:rsidRPr="006820B8">
        <w:rPr>
          <w:rFonts w:asciiTheme="minorHAnsi" w:hAnsiTheme="minorHAnsi"/>
        </w:rPr>
        <w:t xml:space="preserve">and machine learning </w:t>
      </w:r>
      <w:r w:rsidR="005D0881" w:rsidRPr="006820B8">
        <w:rPr>
          <w:rFonts w:asciiTheme="minorHAnsi" w:hAnsiTheme="minorHAnsi"/>
        </w:rPr>
        <w:t xml:space="preserve">algorithms for </w:t>
      </w:r>
      <w:r w:rsidR="00780AFC" w:rsidRPr="006820B8">
        <w:rPr>
          <w:rFonts w:asciiTheme="minorHAnsi" w:hAnsiTheme="minorHAnsi"/>
        </w:rPr>
        <w:t>i</w:t>
      </w:r>
      <w:r w:rsidR="005E5AF3" w:rsidRPr="006820B8">
        <w:rPr>
          <w:rFonts w:asciiTheme="minorHAnsi" w:hAnsiTheme="minorHAnsi"/>
        </w:rPr>
        <w:t xml:space="preserve">mage registration, </w:t>
      </w:r>
      <w:r w:rsidR="00780AFC" w:rsidRPr="006820B8">
        <w:rPr>
          <w:rFonts w:asciiTheme="minorHAnsi" w:hAnsiTheme="minorHAnsi"/>
        </w:rPr>
        <w:t>b</w:t>
      </w:r>
      <w:r w:rsidR="005D0881" w:rsidRPr="006820B8">
        <w:rPr>
          <w:rFonts w:asciiTheme="minorHAnsi" w:hAnsiTheme="minorHAnsi"/>
        </w:rPr>
        <w:t xml:space="preserve">iometrics, </w:t>
      </w:r>
      <w:r w:rsidR="00780AFC" w:rsidRPr="006820B8">
        <w:rPr>
          <w:rFonts w:asciiTheme="minorHAnsi" w:hAnsiTheme="minorHAnsi"/>
        </w:rPr>
        <w:t>b</w:t>
      </w:r>
      <w:r w:rsidR="0058777F" w:rsidRPr="006820B8">
        <w:rPr>
          <w:rFonts w:asciiTheme="minorHAnsi" w:hAnsiTheme="minorHAnsi"/>
        </w:rPr>
        <w:t xml:space="preserve">io-medical and </w:t>
      </w:r>
      <w:r w:rsidR="005D0881" w:rsidRPr="006820B8">
        <w:rPr>
          <w:rFonts w:asciiTheme="minorHAnsi" w:hAnsiTheme="minorHAnsi"/>
        </w:rPr>
        <w:t>objec</w:t>
      </w:r>
      <w:r w:rsidR="00C85EB8" w:rsidRPr="006820B8">
        <w:rPr>
          <w:rFonts w:asciiTheme="minorHAnsi" w:hAnsiTheme="minorHAnsi"/>
        </w:rPr>
        <w:t>t</w:t>
      </w:r>
      <w:r w:rsidR="005D0881" w:rsidRPr="006820B8">
        <w:rPr>
          <w:rFonts w:asciiTheme="minorHAnsi" w:hAnsiTheme="minorHAnsi"/>
        </w:rPr>
        <w:t xml:space="preserve"> recognition applications.</w:t>
      </w:r>
      <w:r w:rsidR="000A346C" w:rsidRPr="006820B8">
        <w:rPr>
          <w:rFonts w:asciiTheme="minorHAnsi" w:hAnsiTheme="minorHAnsi"/>
        </w:rPr>
        <w:t xml:space="preserve"> </w:t>
      </w:r>
    </w:p>
    <w:p w:rsidR="006820B8" w:rsidRPr="006820B8" w:rsidRDefault="006820B8" w:rsidP="006820B8">
      <w:pPr>
        <w:pStyle w:val="ListParagraph"/>
        <w:jc w:val="both"/>
        <w:rPr>
          <w:rFonts w:asciiTheme="minorHAnsi" w:hAnsiTheme="minorHAnsi"/>
        </w:rPr>
      </w:pPr>
    </w:p>
    <w:p w:rsidR="006B6CB7" w:rsidRDefault="000A17B4" w:rsidP="006B6CB7">
      <w:pPr>
        <w:pStyle w:val="Heading1"/>
        <w:spacing w:line="300" w:lineRule="atLeast"/>
        <w:rPr>
          <w:rFonts w:ascii="Arial Narrow" w:hAnsi="Arial Narrow" w:cs="Times New Roman"/>
          <w:caps/>
        </w:rPr>
      </w:pPr>
      <w:r>
        <w:rPr>
          <w:rFonts w:ascii="Arial Narrow" w:hAnsi="Arial Narrow" w:cs="Times New Roman"/>
          <w:caps/>
        </w:rPr>
        <w:t>eMPLOYMENT</w:t>
      </w:r>
    </w:p>
    <w:p w:rsidR="00D61FE8" w:rsidRDefault="00D61FE8" w:rsidP="00D61FE8"/>
    <w:p w:rsidR="00D61FE8" w:rsidRPr="0041122D" w:rsidRDefault="00D61FE8" w:rsidP="0041122D">
      <w:pPr>
        <w:pStyle w:val="ListParagraph"/>
        <w:numPr>
          <w:ilvl w:val="0"/>
          <w:numId w:val="29"/>
        </w:numPr>
        <w:jc w:val="both"/>
        <w:rPr>
          <w:rFonts w:ascii="Calibri" w:hAnsi="Calibri" w:cs="Calibri"/>
        </w:rPr>
      </w:pPr>
      <w:r w:rsidRPr="0041122D">
        <w:rPr>
          <w:rFonts w:ascii="Calibri" w:hAnsi="Calibri" w:cs="Calibri"/>
        </w:rPr>
        <w:t>G</w:t>
      </w:r>
      <w:r w:rsidR="004D24F9" w:rsidRPr="0041122D">
        <w:rPr>
          <w:rFonts w:ascii="Calibri" w:hAnsi="Calibri" w:cs="Calibri"/>
        </w:rPr>
        <w:t xml:space="preserve">eneral Manager and Project Director </w:t>
      </w:r>
      <w:r w:rsidRPr="0041122D">
        <w:rPr>
          <w:rFonts w:ascii="Calibri" w:hAnsi="Calibri" w:cs="Calibri"/>
        </w:rPr>
        <w:t>at NESCOM (Jan 2000 to-date)</w:t>
      </w:r>
    </w:p>
    <w:p w:rsidR="00D61FE8" w:rsidRDefault="00D61FE8" w:rsidP="00C85EB8">
      <w:pPr>
        <w:jc w:val="both"/>
        <w:rPr>
          <w:rFonts w:asciiTheme="minorHAnsi" w:hAnsiTheme="minorHAnsi"/>
        </w:rPr>
      </w:pPr>
    </w:p>
    <w:p w:rsidR="00BA4DB6" w:rsidRPr="0041122D" w:rsidRDefault="009819B6" w:rsidP="0041122D">
      <w:pPr>
        <w:pStyle w:val="ListParagraph"/>
        <w:numPr>
          <w:ilvl w:val="0"/>
          <w:numId w:val="29"/>
        </w:numPr>
        <w:jc w:val="both"/>
        <w:rPr>
          <w:rFonts w:asciiTheme="minorHAnsi" w:hAnsiTheme="minorHAnsi"/>
        </w:rPr>
      </w:pPr>
      <w:r w:rsidRPr="0041122D">
        <w:rPr>
          <w:rFonts w:asciiTheme="minorHAnsi" w:hAnsiTheme="minorHAnsi"/>
        </w:rPr>
        <w:t xml:space="preserve">Teaching </w:t>
      </w:r>
      <w:r w:rsidR="00530AF6" w:rsidRPr="0041122D">
        <w:rPr>
          <w:rFonts w:asciiTheme="minorHAnsi" w:hAnsiTheme="minorHAnsi"/>
        </w:rPr>
        <w:t>Visiting Faculty at CEME, NUST, Islamabad</w:t>
      </w:r>
      <w:r w:rsidR="00BA4DB6" w:rsidRPr="0041122D">
        <w:rPr>
          <w:rFonts w:asciiTheme="minorHAnsi" w:hAnsiTheme="minorHAnsi"/>
        </w:rPr>
        <w:t xml:space="preserve"> (2010-</w:t>
      </w:r>
      <w:r w:rsidR="0084784A" w:rsidRPr="0041122D">
        <w:rPr>
          <w:rFonts w:asciiTheme="minorHAnsi" w:hAnsiTheme="minorHAnsi"/>
        </w:rPr>
        <w:t>2012</w:t>
      </w:r>
      <w:r w:rsidR="00BA4DB6" w:rsidRPr="0041122D">
        <w:rPr>
          <w:rFonts w:asciiTheme="minorHAnsi" w:hAnsiTheme="minorHAnsi"/>
        </w:rPr>
        <w:t>)</w:t>
      </w:r>
    </w:p>
    <w:p w:rsidR="004C2FD4" w:rsidRDefault="004C2FD4" w:rsidP="00C85EB8">
      <w:pPr>
        <w:jc w:val="both"/>
        <w:rPr>
          <w:rFonts w:asciiTheme="minorHAnsi" w:hAnsiTheme="minorHAnsi"/>
        </w:rPr>
      </w:pPr>
    </w:p>
    <w:p w:rsidR="00C10665" w:rsidRPr="00D41B4A" w:rsidRDefault="00C10665" w:rsidP="00C10665">
      <w:pPr>
        <w:pStyle w:val="Heading1"/>
        <w:spacing w:line="300" w:lineRule="atLeast"/>
        <w:rPr>
          <w:rFonts w:ascii="Arial Narrow" w:hAnsi="Arial Narrow" w:cs="Times New Roman"/>
          <w:caps/>
        </w:rPr>
      </w:pPr>
      <w:r w:rsidRPr="00D41B4A">
        <w:rPr>
          <w:rFonts w:ascii="Arial Narrow" w:hAnsi="Arial Narrow" w:cs="Times New Roman"/>
          <w:caps/>
        </w:rPr>
        <w:t>Education</w:t>
      </w:r>
    </w:p>
    <w:p w:rsidR="00C10665" w:rsidRPr="008C1D2F" w:rsidRDefault="00C10665" w:rsidP="00C10665">
      <w:pPr>
        <w:pStyle w:val="BodyTextIndent"/>
        <w:tabs>
          <w:tab w:val="left" w:pos="1440"/>
        </w:tabs>
        <w:spacing w:line="300" w:lineRule="atLeast"/>
        <w:ind w:left="0"/>
        <w:rPr>
          <w:rFonts w:ascii="Arial Narrow" w:eastAsia="Times New Roman" w:hAnsi="Arial Narrow"/>
          <w:sz w:val="22"/>
          <w:szCs w:val="24"/>
          <w:lang w:val="en-GB"/>
        </w:rPr>
      </w:pPr>
    </w:p>
    <w:p w:rsidR="00C10665" w:rsidRPr="0088072A" w:rsidRDefault="00B4126E" w:rsidP="0088072A">
      <w:pPr>
        <w:pStyle w:val="ListParagraph"/>
        <w:numPr>
          <w:ilvl w:val="0"/>
          <w:numId w:val="29"/>
        </w:numPr>
        <w:jc w:val="both"/>
        <w:rPr>
          <w:rFonts w:ascii="Calibri" w:hAnsi="Calibri" w:cs="Calibri"/>
        </w:rPr>
      </w:pPr>
      <w:r w:rsidRPr="0088072A">
        <w:rPr>
          <w:rFonts w:ascii="Calibri" w:hAnsi="Calibri" w:cs="Calibri"/>
        </w:rPr>
        <w:t xml:space="preserve">PhD </w:t>
      </w:r>
      <w:r w:rsidR="00AE7C68" w:rsidRPr="0088072A">
        <w:rPr>
          <w:rFonts w:ascii="Calibri" w:hAnsi="Calibri" w:cs="Calibri"/>
        </w:rPr>
        <w:t>in Signal Processing</w:t>
      </w:r>
      <w:r w:rsidR="001C6779" w:rsidRPr="0088072A">
        <w:rPr>
          <w:rFonts w:ascii="Calibri" w:hAnsi="Calibri" w:cs="Calibri"/>
        </w:rPr>
        <w:t>,</w:t>
      </w:r>
      <w:r w:rsidR="00AE7C68" w:rsidRPr="0088072A">
        <w:rPr>
          <w:rFonts w:ascii="Calibri" w:hAnsi="Calibri" w:cs="Calibri"/>
        </w:rPr>
        <w:t xml:space="preserve"> </w:t>
      </w:r>
      <w:r w:rsidRPr="0088072A">
        <w:rPr>
          <w:rFonts w:ascii="Calibri" w:hAnsi="Calibri" w:cs="Calibri"/>
        </w:rPr>
        <w:t>Cardiff University, UK (2003-2007)</w:t>
      </w:r>
      <w:r w:rsidR="002D3AB3" w:rsidRPr="0088072A">
        <w:rPr>
          <w:rFonts w:ascii="Calibri" w:hAnsi="Calibri" w:cs="Calibri"/>
        </w:rPr>
        <w:t xml:space="preserve"> under </w:t>
      </w:r>
      <w:r w:rsidR="008E28BC" w:rsidRPr="0088072A">
        <w:rPr>
          <w:rFonts w:ascii="Calibri" w:hAnsi="Calibri" w:cs="Calibri"/>
        </w:rPr>
        <w:t>Govt of Pakistan Scholarship scheme</w:t>
      </w:r>
    </w:p>
    <w:p w:rsidR="008E28BC" w:rsidRPr="0088072A" w:rsidRDefault="0078367E" w:rsidP="0088072A">
      <w:pPr>
        <w:pStyle w:val="ListParagraph"/>
        <w:numPr>
          <w:ilvl w:val="0"/>
          <w:numId w:val="29"/>
        </w:numPr>
        <w:jc w:val="both"/>
        <w:rPr>
          <w:rFonts w:ascii="Calibri" w:hAnsi="Calibri" w:cs="Calibri"/>
        </w:rPr>
      </w:pPr>
      <w:r w:rsidRPr="0088072A">
        <w:rPr>
          <w:rFonts w:ascii="Calibri" w:hAnsi="Calibri" w:cs="Calibri"/>
        </w:rPr>
        <w:t>MSc in Signal Processing</w:t>
      </w:r>
      <w:r w:rsidR="001C6779" w:rsidRPr="0088072A">
        <w:rPr>
          <w:rFonts w:ascii="Calibri" w:hAnsi="Calibri" w:cs="Calibri"/>
        </w:rPr>
        <w:t>,</w:t>
      </w:r>
      <w:r w:rsidRPr="0088072A">
        <w:rPr>
          <w:rFonts w:ascii="Calibri" w:hAnsi="Calibri" w:cs="Calibri"/>
        </w:rPr>
        <w:t xml:space="preserve"> King’s College, London (2002-2003)</w:t>
      </w:r>
      <w:r w:rsidR="00E744F7" w:rsidRPr="0088072A">
        <w:rPr>
          <w:rFonts w:ascii="Calibri" w:hAnsi="Calibri" w:cs="Calibri"/>
        </w:rPr>
        <w:t xml:space="preserve"> </w:t>
      </w:r>
      <w:r w:rsidR="008E28BC" w:rsidRPr="0088072A">
        <w:rPr>
          <w:rFonts w:ascii="Calibri" w:hAnsi="Calibri" w:cs="Calibri"/>
        </w:rPr>
        <w:t>under Govt of Pakistan Scholarship scheme</w:t>
      </w:r>
    </w:p>
    <w:p w:rsidR="00980BE4" w:rsidRPr="0088072A" w:rsidRDefault="001C6779" w:rsidP="0088072A">
      <w:pPr>
        <w:pStyle w:val="ListParagraph"/>
        <w:numPr>
          <w:ilvl w:val="0"/>
          <w:numId w:val="29"/>
        </w:numPr>
        <w:jc w:val="both"/>
        <w:rPr>
          <w:rFonts w:ascii="Calibri" w:hAnsi="Calibri" w:cs="Calibri"/>
        </w:rPr>
      </w:pPr>
      <w:r w:rsidRPr="0088072A">
        <w:rPr>
          <w:rFonts w:ascii="Calibri" w:hAnsi="Calibri" w:cs="Calibri"/>
        </w:rPr>
        <w:t>BSc Electronic Engineering, UET, Lahore (1992-1997)</w:t>
      </w:r>
    </w:p>
    <w:p w:rsidR="00980BE4" w:rsidRDefault="00980BE4" w:rsidP="00980BE4">
      <w:pPr>
        <w:pStyle w:val="ListParagraph"/>
        <w:tabs>
          <w:tab w:val="left" w:pos="1440"/>
        </w:tabs>
        <w:spacing w:line="300" w:lineRule="atLeast"/>
        <w:ind w:left="810"/>
        <w:jc w:val="both"/>
        <w:rPr>
          <w:rFonts w:asciiTheme="minorHAnsi" w:hAnsiTheme="minorHAnsi" w:cs="Tahoma"/>
        </w:rPr>
      </w:pPr>
    </w:p>
    <w:p w:rsidR="00980BE4" w:rsidRPr="00D41B4A" w:rsidRDefault="00980BE4" w:rsidP="00980BE4">
      <w:pPr>
        <w:pStyle w:val="Heading1"/>
        <w:spacing w:line="300" w:lineRule="atLeast"/>
        <w:rPr>
          <w:rFonts w:ascii="Arial Narrow" w:hAnsi="Arial Narrow" w:cs="Times New Roman"/>
          <w:caps/>
        </w:rPr>
      </w:pPr>
      <w:r>
        <w:rPr>
          <w:rFonts w:ascii="Arial Narrow" w:hAnsi="Arial Narrow" w:cs="Times New Roman"/>
          <w:caps/>
        </w:rPr>
        <w:t>AWARDS</w:t>
      </w:r>
    </w:p>
    <w:p w:rsidR="00980BE4" w:rsidRPr="008C1D2F" w:rsidRDefault="00980BE4" w:rsidP="00980BE4">
      <w:pPr>
        <w:pStyle w:val="BodyTextIndent"/>
        <w:tabs>
          <w:tab w:val="left" w:pos="1440"/>
        </w:tabs>
        <w:spacing w:line="300" w:lineRule="atLeast"/>
        <w:ind w:left="0"/>
        <w:rPr>
          <w:rFonts w:ascii="Arial Narrow" w:eastAsia="Times New Roman" w:hAnsi="Arial Narrow"/>
          <w:sz w:val="22"/>
          <w:szCs w:val="24"/>
          <w:lang w:val="en-GB"/>
        </w:rPr>
      </w:pPr>
    </w:p>
    <w:p w:rsidR="00980BE4" w:rsidRPr="00B75115" w:rsidRDefault="00980BE4" w:rsidP="00B75115">
      <w:pPr>
        <w:pStyle w:val="ListParagraph"/>
        <w:numPr>
          <w:ilvl w:val="0"/>
          <w:numId w:val="29"/>
        </w:numPr>
        <w:jc w:val="both"/>
        <w:rPr>
          <w:rFonts w:ascii="Calibri" w:hAnsi="Calibri" w:cs="Calibri"/>
        </w:rPr>
      </w:pPr>
      <w:r w:rsidRPr="00B75115">
        <w:rPr>
          <w:rFonts w:ascii="Calibri" w:hAnsi="Calibri" w:cs="Calibri"/>
        </w:rPr>
        <w:t xml:space="preserve">Ministry of Science &amp; Technology scholarship for PhD </w:t>
      </w:r>
    </w:p>
    <w:p w:rsidR="00980BE4" w:rsidRPr="00980BE4" w:rsidRDefault="00980BE4" w:rsidP="00980BE4">
      <w:pPr>
        <w:pStyle w:val="ListParagraph"/>
        <w:tabs>
          <w:tab w:val="left" w:pos="1440"/>
        </w:tabs>
        <w:spacing w:line="300" w:lineRule="atLeast"/>
        <w:ind w:left="810"/>
        <w:jc w:val="both"/>
        <w:rPr>
          <w:rFonts w:asciiTheme="minorHAnsi" w:hAnsiTheme="minorHAnsi" w:cs="Tahoma"/>
        </w:rPr>
      </w:pPr>
    </w:p>
    <w:p w:rsidR="008E28BC" w:rsidRDefault="008E28BC" w:rsidP="00B817DF">
      <w:pPr>
        <w:pStyle w:val="Heading1"/>
        <w:spacing w:line="300" w:lineRule="atLeast"/>
        <w:rPr>
          <w:rFonts w:ascii="Arial Narrow" w:hAnsi="Arial Narrow" w:cs="Tahoma"/>
          <w:caps/>
        </w:rPr>
      </w:pPr>
    </w:p>
    <w:p w:rsidR="00B817DF" w:rsidRPr="00D41B4A" w:rsidRDefault="003A54BC" w:rsidP="00B817DF">
      <w:pPr>
        <w:pStyle w:val="Heading1"/>
        <w:spacing w:line="300" w:lineRule="atLeast"/>
        <w:rPr>
          <w:rFonts w:ascii="Arial Narrow" w:hAnsi="Arial Narrow" w:cs="Tahoma"/>
          <w:caps/>
        </w:rPr>
      </w:pPr>
      <w:r w:rsidRPr="00D41B4A">
        <w:rPr>
          <w:rFonts w:ascii="Arial Narrow" w:hAnsi="Arial Narrow" w:cs="Tahoma"/>
          <w:caps/>
        </w:rPr>
        <w:t>Publications</w:t>
      </w:r>
      <w:r w:rsidR="009D7E54">
        <w:rPr>
          <w:rFonts w:ascii="Arial Narrow" w:hAnsi="Arial Narrow" w:cs="Tahoma"/>
          <w:caps/>
        </w:rPr>
        <w:t>: Post PhD</w:t>
      </w:r>
    </w:p>
    <w:p w:rsidR="003560C1" w:rsidRPr="007840DD" w:rsidRDefault="003560C1" w:rsidP="007840DD">
      <w:pPr>
        <w:spacing w:line="300" w:lineRule="atLeast"/>
        <w:rPr>
          <w:rFonts w:ascii="Arial Narrow" w:hAnsi="Arial Narrow"/>
        </w:rPr>
      </w:pPr>
    </w:p>
    <w:p w:rsidR="00C638E8" w:rsidRDefault="00C638E8" w:rsidP="00AD107F">
      <w:pPr>
        <w:pStyle w:val="ListParagraph"/>
        <w:numPr>
          <w:ilvl w:val="0"/>
          <w:numId w:val="20"/>
        </w:numPr>
        <w:spacing w:line="300" w:lineRule="atLeast"/>
        <w:jc w:val="both"/>
        <w:rPr>
          <w:rFonts w:asciiTheme="minorHAnsi" w:hAnsiTheme="minorHAnsi" w:cs="Tahoma"/>
        </w:rPr>
      </w:pPr>
      <w:proofErr w:type="gramStart"/>
      <w:r>
        <w:rPr>
          <w:rFonts w:asciiTheme="minorHAnsi" w:hAnsiTheme="minorHAnsi" w:cs="Tahoma"/>
        </w:rPr>
        <w:lastRenderedPageBreak/>
        <w:t xml:space="preserve">A. </w:t>
      </w:r>
      <w:proofErr w:type="spellStart"/>
      <w:r>
        <w:rPr>
          <w:rFonts w:asciiTheme="minorHAnsi" w:hAnsiTheme="minorHAnsi" w:cs="Tahoma"/>
        </w:rPr>
        <w:t>Wahab</w:t>
      </w:r>
      <w:proofErr w:type="spellEnd"/>
      <w:r>
        <w:rPr>
          <w:rFonts w:asciiTheme="minorHAnsi" w:hAnsiTheme="minorHAnsi" w:cs="Tahoma"/>
        </w:rPr>
        <w:t xml:space="preserve">, A. Khalid, and R, </w:t>
      </w:r>
      <w:proofErr w:type="spellStart"/>
      <w:r>
        <w:rPr>
          <w:rFonts w:asciiTheme="minorHAnsi" w:hAnsiTheme="minorHAnsi" w:cs="Tahoma"/>
        </w:rPr>
        <w:t>Nawaz</w:t>
      </w:r>
      <w:proofErr w:type="spellEnd"/>
      <w:r>
        <w:rPr>
          <w:rFonts w:asciiTheme="minorHAnsi" w:hAnsiTheme="minorHAnsi" w:cs="Tahoma"/>
        </w:rPr>
        <w:t>,”</w:t>
      </w:r>
      <w:r w:rsidRPr="00C638E8">
        <w:t xml:space="preserve"> </w:t>
      </w:r>
      <w:r w:rsidRPr="00C638E8">
        <w:rPr>
          <w:rFonts w:asciiTheme="minorHAnsi" w:hAnsiTheme="minorHAnsi" w:cs="Tahoma"/>
        </w:rPr>
        <w:t>Non-Contact Metrology Inspection System for Precision Micro Products</w:t>
      </w:r>
      <w:r w:rsidR="00236A3F">
        <w:rPr>
          <w:rFonts w:asciiTheme="minorHAnsi" w:hAnsiTheme="minorHAnsi" w:cs="Tahoma"/>
        </w:rPr>
        <w:t>,</w:t>
      </w:r>
      <w:r>
        <w:rPr>
          <w:rFonts w:asciiTheme="minorHAnsi" w:hAnsiTheme="minorHAnsi" w:cs="Tahoma"/>
        </w:rPr>
        <w:t>”</w:t>
      </w:r>
      <w:r w:rsidR="00236A3F">
        <w:rPr>
          <w:rFonts w:asciiTheme="minorHAnsi" w:hAnsiTheme="minorHAnsi" w:cs="Tahoma"/>
        </w:rPr>
        <w:t xml:space="preserve"> IEEE, </w:t>
      </w:r>
      <w:r w:rsidR="002B7415" w:rsidRPr="002B7415">
        <w:rPr>
          <w:rFonts w:asciiTheme="minorHAnsi" w:hAnsiTheme="minorHAnsi" w:cs="Tahoma"/>
        </w:rPr>
        <w:t>International Conference on Robotics and Emerging Allied Technologies in Engineering</w:t>
      </w:r>
      <w:r w:rsidR="006C0A23">
        <w:rPr>
          <w:rFonts w:asciiTheme="minorHAnsi" w:hAnsiTheme="minorHAnsi" w:cs="Tahoma"/>
        </w:rPr>
        <w:t xml:space="preserve"> (</w:t>
      </w:r>
      <w:proofErr w:type="spellStart"/>
      <w:r w:rsidR="006C0A23">
        <w:rPr>
          <w:rFonts w:asciiTheme="minorHAnsi" w:hAnsiTheme="minorHAnsi" w:cs="Tahoma"/>
        </w:rPr>
        <w:t>iCREATE</w:t>
      </w:r>
      <w:proofErr w:type="spellEnd"/>
      <w:r w:rsidR="00236A3F">
        <w:rPr>
          <w:rFonts w:asciiTheme="minorHAnsi" w:hAnsiTheme="minorHAnsi" w:cs="Tahoma"/>
        </w:rPr>
        <w:t xml:space="preserve"> 2014</w:t>
      </w:r>
      <w:r w:rsidR="006C0A23">
        <w:rPr>
          <w:rFonts w:asciiTheme="minorHAnsi" w:hAnsiTheme="minorHAnsi" w:cs="Tahoma"/>
        </w:rPr>
        <w:t>)</w:t>
      </w:r>
      <w:r w:rsidR="0028055C">
        <w:rPr>
          <w:rFonts w:asciiTheme="minorHAnsi" w:hAnsiTheme="minorHAnsi" w:cs="Tahoma"/>
        </w:rPr>
        <w:t>, NUST, Pakistan</w:t>
      </w:r>
      <w:r w:rsidR="00236A3F">
        <w:rPr>
          <w:rFonts w:asciiTheme="minorHAnsi" w:hAnsiTheme="minorHAnsi" w:cs="Tahoma"/>
        </w:rPr>
        <w:t>.</w:t>
      </w:r>
      <w:proofErr w:type="gramEnd"/>
    </w:p>
    <w:p w:rsidR="00F1622C" w:rsidRDefault="00F1622C" w:rsidP="00AD107F">
      <w:pPr>
        <w:pStyle w:val="ListParagraph"/>
        <w:numPr>
          <w:ilvl w:val="0"/>
          <w:numId w:val="20"/>
        </w:numPr>
        <w:spacing w:line="300" w:lineRule="atLeast"/>
        <w:jc w:val="both"/>
        <w:rPr>
          <w:rFonts w:asciiTheme="minorHAnsi" w:hAnsiTheme="minorHAnsi" w:cs="Tahoma"/>
        </w:rPr>
      </w:pPr>
      <w:r w:rsidRPr="00F1622C">
        <w:rPr>
          <w:rFonts w:asciiTheme="minorHAnsi" w:hAnsiTheme="minorHAnsi" w:cs="Tahoma"/>
        </w:rPr>
        <w:t>R Mehmood, N Rao, R Nawaz</w:t>
      </w:r>
      <w:r w:rsidR="001832D7">
        <w:rPr>
          <w:rFonts w:asciiTheme="minorHAnsi" w:hAnsiTheme="minorHAnsi" w:cs="Tahoma"/>
        </w:rPr>
        <w:t>,</w:t>
      </w:r>
      <w:r w:rsidR="00613BD8">
        <w:rPr>
          <w:rFonts w:asciiTheme="minorHAnsi" w:hAnsiTheme="minorHAnsi" w:cs="Tahoma"/>
        </w:rPr>
        <w:t xml:space="preserve"> “</w:t>
      </w:r>
      <w:r w:rsidRPr="00F1622C">
        <w:rPr>
          <w:rFonts w:asciiTheme="minorHAnsi" w:hAnsiTheme="minorHAnsi" w:cs="Tahoma"/>
        </w:rPr>
        <w:t xml:space="preserve">Occlusion Handling in </w:t>
      </w:r>
      <w:r w:rsidR="0050220D">
        <w:rPr>
          <w:rFonts w:asciiTheme="minorHAnsi" w:hAnsiTheme="minorHAnsi" w:cs="Tahoma"/>
        </w:rPr>
        <w:t xml:space="preserve">Meanshift Tracking </w:t>
      </w:r>
      <w:r w:rsidRPr="00F1622C">
        <w:rPr>
          <w:rFonts w:asciiTheme="minorHAnsi" w:hAnsiTheme="minorHAnsi" w:cs="Tahoma"/>
        </w:rPr>
        <w:t>using Normalized Cross Correlation</w:t>
      </w:r>
      <w:r w:rsidR="001832D7">
        <w:rPr>
          <w:rFonts w:asciiTheme="minorHAnsi" w:hAnsiTheme="minorHAnsi" w:cs="Tahoma"/>
        </w:rPr>
        <w:t>,”</w:t>
      </w:r>
      <w:r>
        <w:rPr>
          <w:rFonts w:asciiTheme="minorHAnsi" w:hAnsiTheme="minorHAnsi" w:cs="Tahoma"/>
        </w:rPr>
        <w:t xml:space="preserve"> </w:t>
      </w:r>
      <w:r w:rsidRPr="00F1622C">
        <w:rPr>
          <w:rFonts w:asciiTheme="minorHAnsi" w:hAnsiTheme="minorHAnsi" w:cs="Tahoma"/>
        </w:rPr>
        <w:t xml:space="preserve">IEEE </w:t>
      </w:r>
      <w:r w:rsidR="00CC291D">
        <w:rPr>
          <w:rFonts w:asciiTheme="minorHAnsi" w:hAnsiTheme="minorHAnsi" w:cs="Tahoma"/>
        </w:rPr>
        <w:t xml:space="preserve">International Bhurban Conference on Applied Sciences &amp; Technology, IBCAST </w:t>
      </w:r>
      <w:r w:rsidRPr="00F1622C">
        <w:rPr>
          <w:rFonts w:asciiTheme="minorHAnsi" w:hAnsiTheme="minorHAnsi" w:cs="Tahoma"/>
        </w:rPr>
        <w:t>2014</w:t>
      </w:r>
      <w:r w:rsidR="001832D7">
        <w:rPr>
          <w:rFonts w:asciiTheme="minorHAnsi" w:hAnsiTheme="minorHAnsi" w:cs="Tahoma"/>
        </w:rPr>
        <w:t>.</w:t>
      </w:r>
    </w:p>
    <w:p w:rsidR="00F1622C" w:rsidRPr="00F1622C" w:rsidRDefault="00F1622C" w:rsidP="00AD107F">
      <w:pPr>
        <w:pStyle w:val="ListParagraph"/>
        <w:numPr>
          <w:ilvl w:val="0"/>
          <w:numId w:val="20"/>
        </w:numPr>
        <w:spacing w:line="300" w:lineRule="atLeast"/>
        <w:jc w:val="both"/>
        <w:rPr>
          <w:rFonts w:asciiTheme="minorHAnsi" w:hAnsiTheme="minorHAnsi" w:cs="Tahoma"/>
        </w:rPr>
      </w:pPr>
      <w:r w:rsidRPr="00F1622C">
        <w:rPr>
          <w:rFonts w:asciiTheme="minorHAnsi" w:hAnsiTheme="minorHAnsi" w:cs="Tahoma"/>
        </w:rPr>
        <w:t>A. Zafar and R Nawaz</w:t>
      </w:r>
      <w:r w:rsidR="00A564E4">
        <w:rPr>
          <w:rFonts w:asciiTheme="minorHAnsi" w:hAnsiTheme="minorHAnsi" w:cs="Tahoma"/>
        </w:rPr>
        <w:t>, “</w:t>
      </w:r>
      <w:r w:rsidRPr="00F1622C">
        <w:rPr>
          <w:rFonts w:asciiTheme="minorHAnsi" w:hAnsiTheme="minorHAnsi" w:cs="Tahoma"/>
        </w:rPr>
        <w:t>Face Recognition with expression variation Via Robust NCC</w:t>
      </w:r>
      <w:r w:rsidR="00A564E4">
        <w:rPr>
          <w:rFonts w:asciiTheme="minorHAnsi" w:hAnsiTheme="minorHAnsi" w:cs="Tahoma"/>
        </w:rPr>
        <w:t>,”</w:t>
      </w:r>
      <w:r w:rsidRPr="00F1622C">
        <w:rPr>
          <w:rFonts w:asciiTheme="minorHAnsi" w:hAnsiTheme="minorHAnsi" w:cs="Tahoma"/>
        </w:rPr>
        <w:t xml:space="preserve"> IEEE, ICET, </w:t>
      </w:r>
      <w:r w:rsidR="00A564E4">
        <w:rPr>
          <w:rFonts w:asciiTheme="minorHAnsi" w:hAnsiTheme="minorHAnsi" w:cs="Tahoma"/>
        </w:rPr>
        <w:t xml:space="preserve">2013 </w:t>
      </w:r>
      <w:r w:rsidRPr="00F1622C">
        <w:rPr>
          <w:rFonts w:asciiTheme="minorHAnsi" w:hAnsiTheme="minorHAnsi" w:cs="Tahoma"/>
        </w:rPr>
        <w:t>Pakistan</w:t>
      </w:r>
      <w:r w:rsidR="00A564E4">
        <w:rPr>
          <w:rFonts w:asciiTheme="minorHAnsi" w:hAnsiTheme="minorHAnsi" w:cs="Tahoma"/>
        </w:rPr>
        <w:t>.</w:t>
      </w:r>
    </w:p>
    <w:p w:rsidR="00E96E3D" w:rsidRDefault="00E96E3D" w:rsidP="00AD107F">
      <w:pPr>
        <w:pStyle w:val="ListParagraph"/>
        <w:numPr>
          <w:ilvl w:val="0"/>
          <w:numId w:val="20"/>
        </w:numPr>
        <w:spacing w:line="300" w:lineRule="atLeast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Ehsan Ullah, R Nawaz, and Javaid Iqbal, “</w:t>
      </w:r>
      <w:r w:rsidRPr="00E96E3D">
        <w:rPr>
          <w:rFonts w:asciiTheme="minorHAnsi" w:hAnsiTheme="minorHAnsi" w:cs="Tahoma"/>
        </w:rPr>
        <w:t>Single Image haze removal using improved Dark Channel Prior</w:t>
      </w:r>
      <w:r>
        <w:rPr>
          <w:rFonts w:asciiTheme="minorHAnsi" w:hAnsiTheme="minorHAnsi" w:cs="Tahoma"/>
        </w:rPr>
        <w:t xml:space="preserve">,” </w:t>
      </w:r>
      <w:proofErr w:type="gramStart"/>
      <w:r w:rsidRPr="00E96E3D">
        <w:rPr>
          <w:rFonts w:asciiTheme="minorHAnsi" w:hAnsiTheme="minorHAnsi" w:cs="Tahoma"/>
        </w:rPr>
        <w:t>5th</w:t>
      </w:r>
      <w:proofErr w:type="gramEnd"/>
      <w:r w:rsidRPr="00E96E3D">
        <w:rPr>
          <w:rFonts w:asciiTheme="minorHAnsi" w:hAnsiTheme="minorHAnsi" w:cs="Tahoma"/>
        </w:rPr>
        <w:t xml:space="preserve"> International Conference on Modelling, Identification and Control.</w:t>
      </w:r>
      <w:r>
        <w:rPr>
          <w:rFonts w:asciiTheme="minorHAnsi" w:hAnsiTheme="minorHAnsi" w:cs="Tahoma"/>
        </w:rPr>
        <w:t xml:space="preserve"> To be held in Cairo, Egypt, August 2013.</w:t>
      </w:r>
    </w:p>
    <w:p w:rsidR="00092F02" w:rsidRPr="007A2302" w:rsidRDefault="00092F02" w:rsidP="00092F02">
      <w:pPr>
        <w:pStyle w:val="ListParagraph"/>
        <w:numPr>
          <w:ilvl w:val="0"/>
          <w:numId w:val="20"/>
        </w:numPr>
        <w:spacing w:line="300" w:lineRule="atLeast"/>
        <w:jc w:val="both"/>
        <w:rPr>
          <w:rFonts w:asciiTheme="minorHAnsi" w:hAnsiTheme="minorHAnsi" w:cs="Tahoma"/>
        </w:rPr>
      </w:pPr>
      <w:r w:rsidRPr="007A2302">
        <w:rPr>
          <w:rFonts w:asciiTheme="minorHAnsi" w:hAnsiTheme="minorHAnsi" w:cs="Tahoma"/>
        </w:rPr>
        <w:t>A. Baig and R Nawaz, “Cascaded Face Recognition via Sparse Representation,” IBCAST 2012, Islamabad</w:t>
      </w:r>
      <w:r w:rsidR="00A53A50">
        <w:rPr>
          <w:rFonts w:asciiTheme="minorHAnsi" w:hAnsiTheme="minorHAnsi" w:cs="Tahoma"/>
        </w:rPr>
        <w:t>, Pakistan</w:t>
      </w:r>
      <w:r w:rsidRPr="007A2302">
        <w:rPr>
          <w:rFonts w:asciiTheme="minorHAnsi" w:hAnsiTheme="minorHAnsi" w:cs="Tahoma"/>
        </w:rPr>
        <w:t xml:space="preserve">. </w:t>
      </w:r>
    </w:p>
    <w:p w:rsidR="00F82CC5" w:rsidRPr="0018489E" w:rsidRDefault="00F82CC5" w:rsidP="0018489E">
      <w:pPr>
        <w:pStyle w:val="ListParagraph"/>
        <w:numPr>
          <w:ilvl w:val="0"/>
          <w:numId w:val="20"/>
        </w:numPr>
        <w:spacing w:line="300" w:lineRule="atLeast"/>
        <w:jc w:val="both"/>
        <w:rPr>
          <w:rFonts w:asciiTheme="minorHAnsi" w:hAnsiTheme="minorHAnsi" w:cs="Tahoma"/>
          <w:lang w:val="en-US"/>
        </w:rPr>
      </w:pPr>
      <w:r>
        <w:rPr>
          <w:rFonts w:asciiTheme="minorHAnsi" w:hAnsiTheme="minorHAnsi" w:cs="Tahoma"/>
        </w:rPr>
        <w:t>M. A. Chaudhry, A</w:t>
      </w:r>
      <w:r w:rsidR="00A134F9">
        <w:rPr>
          <w:rFonts w:asciiTheme="minorHAnsi" w:hAnsiTheme="minorHAnsi" w:cs="Tahoma"/>
        </w:rPr>
        <w:t>.</w:t>
      </w:r>
      <w:r>
        <w:rPr>
          <w:rFonts w:asciiTheme="minorHAnsi" w:hAnsiTheme="minorHAnsi" w:cs="Tahoma"/>
        </w:rPr>
        <w:t xml:space="preserve"> Baig, and R</w:t>
      </w:r>
      <w:r w:rsidR="003344AA">
        <w:rPr>
          <w:rFonts w:asciiTheme="minorHAnsi" w:hAnsiTheme="minorHAnsi" w:cs="Tahoma"/>
        </w:rPr>
        <w:t>.</w:t>
      </w:r>
      <w:r>
        <w:rPr>
          <w:rFonts w:asciiTheme="minorHAnsi" w:hAnsiTheme="minorHAnsi" w:cs="Tahoma"/>
        </w:rPr>
        <w:t xml:space="preserve"> </w:t>
      </w:r>
      <w:r w:rsidR="00A134F9">
        <w:rPr>
          <w:rFonts w:asciiTheme="minorHAnsi" w:hAnsiTheme="minorHAnsi" w:cs="Tahoma"/>
        </w:rPr>
        <w:t>Nawaz,</w:t>
      </w:r>
      <w:r>
        <w:rPr>
          <w:rFonts w:asciiTheme="minorHAnsi" w:hAnsiTheme="minorHAnsi" w:cs="Tahoma"/>
        </w:rPr>
        <w:t>”</w:t>
      </w:r>
      <w:r w:rsidR="0018489E" w:rsidRPr="0018489E">
        <w:rPr>
          <w:rFonts w:ascii="Times New Roman" w:eastAsiaTheme="minorEastAsia" w:hAnsi="Times New Roman"/>
          <w:sz w:val="28"/>
          <w:szCs w:val="22"/>
          <w:lang w:val="en-US"/>
        </w:rPr>
        <w:t xml:space="preserve"> </w:t>
      </w:r>
      <w:r w:rsidR="0018489E" w:rsidRPr="0018489E">
        <w:rPr>
          <w:rFonts w:asciiTheme="minorHAnsi" w:hAnsiTheme="minorHAnsi" w:cs="Tahoma"/>
          <w:lang w:val="en-US"/>
        </w:rPr>
        <w:t>Mapping of Visible to IR Data for Scene Matching</w:t>
      </w:r>
      <w:r w:rsidRPr="0018489E">
        <w:rPr>
          <w:rFonts w:asciiTheme="minorHAnsi" w:hAnsiTheme="minorHAnsi" w:cs="Tahoma"/>
        </w:rPr>
        <w:t xml:space="preserve">,” </w:t>
      </w:r>
      <w:r w:rsidR="00A134F9">
        <w:rPr>
          <w:rFonts w:asciiTheme="minorHAnsi" w:hAnsiTheme="minorHAnsi" w:cs="Tahoma"/>
        </w:rPr>
        <w:t>I</w:t>
      </w:r>
      <w:r w:rsidRPr="0018489E">
        <w:rPr>
          <w:rFonts w:asciiTheme="minorHAnsi" w:hAnsiTheme="minorHAnsi" w:cs="Tahoma"/>
        </w:rPr>
        <w:t>BCAST 2012, Islamabad</w:t>
      </w:r>
      <w:r w:rsidR="00A134F9">
        <w:rPr>
          <w:rFonts w:asciiTheme="minorHAnsi" w:hAnsiTheme="minorHAnsi" w:cs="Tahoma"/>
        </w:rPr>
        <w:t>, Pakistan</w:t>
      </w:r>
      <w:r w:rsidRPr="0018489E">
        <w:rPr>
          <w:rFonts w:asciiTheme="minorHAnsi" w:hAnsiTheme="minorHAnsi" w:cs="Tahoma"/>
        </w:rPr>
        <w:t>.</w:t>
      </w:r>
    </w:p>
    <w:p w:rsidR="0073199A" w:rsidRPr="009B139F" w:rsidRDefault="0073199A" w:rsidP="009D7E54">
      <w:pPr>
        <w:pStyle w:val="ListParagraph"/>
        <w:numPr>
          <w:ilvl w:val="0"/>
          <w:numId w:val="20"/>
        </w:numPr>
        <w:spacing w:line="300" w:lineRule="atLeast"/>
        <w:jc w:val="both"/>
        <w:rPr>
          <w:rFonts w:asciiTheme="minorHAnsi" w:hAnsiTheme="minorHAnsi" w:cs="Tahoma"/>
        </w:rPr>
      </w:pPr>
      <w:r w:rsidRPr="009B139F">
        <w:rPr>
          <w:rFonts w:asciiTheme="minorHAnsi" w:hAnsiTheme="minorHAnsi" w:cs="Tahoma"/>
        </w:rPr>
        <w:t>R. Nawaz and Sumei Sun, “Bluetooth interference mitigation in 802.11g,” IEEE ICC, May 2008, Beijing China.</w:t>
      </w:r>
    </w:p>
    <w:p w:rsidR="0073199A" w:rsidRPr="00BE0612" w:rsidRDefault="0073199A" w:rsidP="009D7E54">
      <w:pPr>
        <w:pStyle w:val="ListParagraph"/>
        <w:numPr>
          <w:ilvl w:val="0"/>
          <w:numId w:val="20"/>
        </w:numPr>
        <w:spacing w:line="300" w:lineRule="atLeast"/>
        <w:jc w:val="both"/>
        <w:rPr>
          <w:rFonts w:asciiTheme="minorHAnsi" w:hAnsiTheme="minorHAnsi" w:cs="Tahoma"/>
        </w:rPr>
      </w:pPr>
      <w:r w:rsidRPr="009F5642">
        <w:rPr>
          <w:rFonts w:asciiTheme="minorHAnsi" w:hAnsiTheme="minorHAnsi" w:cs="Tahoma"/>
        </w:rPr>
        <w:t>R. Nawaz and Sumei Sun</w:t>
      </w:r>
      <w:r w:rsidRPr="00BE0612">
        <w:rPr>
          <w:rFonts w:asciiTheme="minorHAnsi" w:hAnsiTheme="minorHAnsi" w:cs="Tahoma"/>
        </w:rPr>
        <w:t>, “Channel estimation in 802.11g in the presence of Bluetooth Interference,” Eusipco, August 2008, Switzerland.</w:t>
      </w:r>
    </w:p>
    <w:p w:rsidR="00A17347" w:rsidRDefault="00A17347" w:rsidP="009D7E54">
      <w:pPr>
        <w:pStyle w:val="ListParagraph"/>
        <w:numPr>
          <w:ilvl w:val="0"/>
          <w:numId w:val="20"/>
        </w:numPr>
        <w:spacing w:line="300" w:lineRule="atLeast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M. Yamin and R. Nawaz,” Blind Adaptive channel shortening using Any Lag Autocorrelation Minimization (ALAM</w:t>
      </w:r>
      <w:r w:rsidR="005F72DC">
        <w:rPr>
          <w:rFonts w:asciiTheme="minorHAnsi" w:hAnsiTheme="minorHAnsi" w:cs="Tahoma"/>
        </w:rPr>
        <w:t>)</w:t>
      </w:r>
      <w:r>
        <w:rPr>
          <w:rFonts w:asciiTheme="minorHAnsi" w:hAnsiTheme="minorHAnsi" w:cs="Tahoma"/>
        </w:rPr>
        <w:t>” ICET</w:t>
      </w:r>
      <w:r w:rsidR="00CB0906">
        <w:rPr>
          <w:rFonts w:asciiTheme="minorHAnsi" w:hAnsiTheme="minorHAnsi" w:cs="Tahoma"/>
        </w:rPr>
        <w:t>, SEECS, NUST</w:t>
      </w:r>
      <w:r>
        <w:rPr>
          <w:rFonts w:asciiTheme="minorHAnsi" w:hAnsiTheme="minorHAnsi" w:cs="Tahoma"/>
        </w:rPr>
        <w:t xml:space="preserve"> 2011.</w:t>
      </w:r>
    </w:p>
    <w:p w:rsidR="008A166C" w:rsidRPr="008A166C" w:rsidRDefault="008A166C" w:rsidP="008A166C">
      <w:pPr>
        <w:spacing w:line="300" w:lineRule="atLeast"/>
        <w:jc w:val="both"/>
        <w:rPr>
          <w:rFonts w:asciiTheme="minorHAnsi" w:hAnsiTheme="minorHAnsi" w:cs="Tahoma"/>
        </w:rPr>
      </w:pPr>
    </w:p>
    <w:p w:rsidR="002533EB" w:rsidRPr="009B139F" w:rsidRDefault="009D7E54" w:rsidP="009D766C">
      <w:pPr>
        <w:pStyle w:val="Heading1"/>
        <w:spacing w:line="300" w:lineRule="atLeast"/>
        <w:rPr>
          <w:rFonts w:asciiTheme="minorHAnsi" w:hAnsiTheme="minorHAnsi" w:cs="Tahoma"/>
        </w:rPr>
      </w:pPr>
      <w:r w:rsidRPr="00D41B4A">
        <w:rPr>
          <w:rFonts w:ascii="Arial Narrow" w:hAnsi="Arial Narrow" w:cs="Tahoma"/>
          <w:caps/>
        </w:rPr>
        <w:t>Publications</w:t>
      </w:r>
      <w:r>
        <w:rPr>
          <w:rFonts w:ascii="Arial Narrow" w:hAnsi="Arial Narrow" w:cs="Tahoma"/>
          <w:caps/>
        </w:rPr>
        <w:t>: dURING pHD</w:t>
      </w:r>
    </w:p>
    <w:p w:rsidR="0043579E" w:rsidRPr="009B139F" w:rsidRDefault="0043579E" w:rsidP="0043579E">
      <w:pPr>
        <w:pStyle w:val="ListParagraph"/>
        <w:spacing w:line="300" w:lineRule="atLeast"/>
        <w:rPr>
          <w:rFonts w:asciiTheme="minorHAnsi" w:hAnsiTheme="minorHAnsi" w:cs="Tahoma"/>
        </w:rPr>
      </w:pPr>
    </w:p>
    <w:p w:rsidR="00991894" w:rsidRPr="009B139F" w:rsidRDefault="00991894" w:rsidP="009D7E54">
      <w:pPr>
        <w:pStyle w:val="ListParagraph"/>
        <w:numPr>
          <w:ilvl w:val="0"/>
          <w:numId w:val="21"/>
        </w:numPr>
        <w:spacing w:line="300" w:lineRule="atLeast"/>
        <w:jc w:val="both"/>
        <w:rPr>
          <w:rFonts w:asciiTheme="minorHAnsi" w:hAnsiTheme="minorHAnsi" w:cs="Tahoma"/>
        </w:rPr>
      </w:pPr>
      <w:r w:rsidRPr="009B139F">
        <w:rPr>
          <w:rFonts w:asciiTheme="minorHAnsi" w:hAnsiTheme="minorHAnsi" w:cs="Tahoma"/>
        </w:rPr>
        <w:t>R. Nawaz and J. A. Chambers, “Robust blind adaptive channel shortening in impulsive noise environments,” 12th European Signal Processing Conference (Eusipco), Vienna, Austria, September 6-10, 2004.</w:t>
      </w:r>
    </w:p>
    <w:p w:rsidR="00991894" w:rsidRPr="009B139F" w:rsidRDefault="00991894" w:rsidP="009D7E54">
      <w:pPr>
        <w:pStyle w:val="ListParagraph"/>
        <w:numPr>
          <w:ilvl w:val="0"/>
          <w:numId w:val="21"/>
        </w:numPr>
        <w:spacing w:line="300" w:lineRule="atLeast"/>
        <w:jc w:val="both"/>
        <w:rPr>
          <w:rFonts w:asciiTheme="minorHAnsi" w:hAnsiTheme="minorHAnsi" w:cs="Tahoma"/>
        </w:rPr>
      </w:pPr>
      <w:r w:rsidRPr="009B139F">
        <w:rPr>
          <w:rFonts w:asciiTheme="minorHAnsi" w:hAnsiTheme="minorHAnsi" w:cs="Tahoma"/>
        </w:rPr>
        <w:t>R. Nawaz and J. A. Chambers, “Partial equalization of multicarrier systems in non-Gaussian noise,” the Institute of Mathematics &amp; its applications (IMA) conference on Mathematics in Signal Processing VI, Cirencester, UK, Dec. 2004.</w:t>
      </w:r>
    </w:p>
    <w:p w:rsidR="00991894" w:rsidRPr="009B139F" w:rsidRDefault="00991894" w:rsidP="009D7E54">
      <w:pPr>
        <w:pStyle w:val="ListParagraph"/>
        <w:numPr>
          <w:ilvl w:val="0"/>
          <w:numId w:val="21"/>
        </w:numPr>
        <w:spacing w:line="300" w:lineRule="atLeast"/>
        <w:jc w:val="both"/>
        <w:rPr>
          <w:rFonts w:asciiTheme="minorHAnsi" w:hAnsiTheme="minorHAnsi" w:cs="Tahoma"/>
        </w:rPr>
      </w:pPr>
      <w:r w:rsidRPr="009B139F">
        <w:rPr>
          <w:rFonts w:asciiTheme="minorHAnsi" w:hAnsiTheme="minorHAnsi" w:cs="Tahoma"/>
        </w:rPr>
        <w:t xml:space="preserve">R. Nawaz and J. A. Chambers, Blind adaptive channel shortening by single lag auto-correlation minimization (SLAM),” </w:t>
      </w:r>
      <w:r w:rsidR="002C7035">
        <w:rPr>
          <w:rFonts w:asciiTheme="minorHAnsi" w:hAnsiTheme="minorHAnsi" w:cs="Tahoma"/>
        </w:rPr>
        <w:t xml:space="preserve">IET </w:t>
      </w:r>
      <w:r w:rsidRPr="009B139F">
        <w:rPr>
          <w:rFonts w:asciiTheme="minorHAnsi" w:hAnsiTheme="minorHAnsi" w:cs="Tahoma"/>
        </w:rPr>
        <w:t>Electronic Letters, Dec 2004.</w:t>
      </w:r>
    </w:p>
    <w:p w:rsidR="00991894" w:rsidRPr="009B139F" w:rsidRDefault="00991894" w:rsidP="009D7E54">
      <w:pPr>
        <w:pStyle w:val="ListParagraph"/>
        <w:numPr>
          <w:ilvl w:val="0"/>
          <w:numId w:val="21"/>
        </w:numPr>
        <w:spacing w:line="300" w:lineRule="atLeast"/>
        <w:jc w:val="both"/>
        <w:rPr>
          <w:rFonts w:asciiTheme="minorHAnsi" w:hAnsiTheme="minorHAnsi" w:cs="Tahoma"/>
        </w:rPr>
      </w:pPr>
      <w:r w:rsidRPr="009B139F">
        <w:rPr>
          <w:rFonts w:asciiTheme="minorHAnsi" w:hAnsiTheme="minorHAnsi" w:cs="Tahoma"/>
        </w:rPr>
        <w:t>R. Nawaz and J. A. Chambers, “A novel single lag auto-correlation minimization (SLAM) algorithm for blind adaptive channel shortening,” IEEE ICASSP, Philadelphia, March 2005.</w:t>
      </w:r>
    </w:p>
    <w:p w:rsidR="002533EB" w:rsidRPr="008714FE" w:rsidRDefault="002533EB" w:rsidP="009D7E54">
      <w:pPr>
        <w:pStyle w:val="ListParagraph"/>
        <w:numPr>
          <w:ilvl w:val="0"/>
          <w:numId w:val="21"/>
        </w:numPr>
        <w:spacing w:line="300" w:lineRule="atLeast"/>
        <w:jc w:val="both"/>
        <w:rPr>
          <w:rFonts w:asciiTheme="minorHAnsi" w:hAnsiTheme="minorHAnsi" w:cs="Tahoma"/>
        </w:rPr>
      </w:pPr>
      <w:r w:rsidRPr="008714FE">
        <w:rPr>
          <w:rFonts w:asciiTheme="minorHAnsi" w:hAnsiTheme="minorHAnsi" w:cs="Tahoma"/>
        </w:rPr>
        <w:t>R. Nawaz and J. A. Chambers, “Low complexity Per Tone equalization for DMT-based     systems,” The Eighth IASTED International Conference on Signal and Image Processing (SIP 2006), August 14-16, 2006, Honolulu, Hawaii, USA.</w:t>
      </w:r>
    </w:p>
    <w:p w:rsidR="002533EB" w:rsidRPr="009B139F" w:rsidRDefault="002533EB" w:rsidP="00DC2424">
      <w:pPr>
        <w:spacing w:line="300" w:lineRule="atLeast"/>
        <w:jc w:val="both"/>
        <w:rPr>
          <w:rFonts w:asciiTheme="minorHAnsi" w:hAnsiTheme="minorHAnsi" w:cs="Tahoma"/>
        </w:rPr>
      </w:pPr>
    </w:p>
    <w:p w:rsidR="00F00E0C" w:rsidRPr="00E778CD" w:rsidRDefault="00F00E0C" w:rsidP="002533EB">
      <w:pPr>
        <w:spacing w:line="300" w:lineRule="atLeast"/>
        <w:rPr>
          <w:rFonts w:ascii="Arial Narrow" w:hAnsi="Arial Narrow" w:cs="Tahoma"/>
        </w:rPr>
      </w:pPr>
    </w:p>
    <w:p w:rsidR="00A50D38" w:rsidRDefault="0005001A" w:rsidP="00B817DF">
      <w:pPr>
        <w:pStyle w:val="Heading1"/>
        <w:spacing w:line="300" w:lineRule="atLeast"/>
        <w:rPr>
          <w:rFonts w:ascii="Arial Narrow" w:hAnsi="Arial Narrow" w:cs="Tahoma"/>
          <w:caps/>
        </w:rPr>
      </w:pPr>
      <w:r w:rsidRPr="00D41B4A">
        <w:rPr>
          <w:rFonts w:ascii="Arial Narrow" w:hAnsi="Arial Narrow" w:cs="Tahoma"/>
          <w:caps/>
        </w:rPr>
        <w:t>tEACHING</w:t>
      </w:r>
      <w:r w:rsidR="00CD585F" w:rsidRPr="00D41B4A">
        <w:rPr>
          <w:rFonts w:ascii="Arial Narrow" w:hAnsi="Arial Narrow" w:cs="Tahoma"/>
          <w:caps/>
        </w:rPr>
        <w:t xml:space="preserve"> </w:t>
      </w:r>
      <w:r w:rsidR="00B817DF" w:rsidRPr="00D41B4A">
        <w:rPr>
          <w:rFonts w:ascii="Arial Narrow" w:hAnsi="Arial Narrow" w:cs="Tahoma"/>
          <w:caps/>
        </w:rPr>
        <w:t>E</w:t>
      </w:r>
      <w:r w:rsidR="0094256D" w:rsidRPr="00D41B4A">
        <w:rPr>
          <w:rFonts w:ascii="Arial Narrow" w:hAnsi="Arial Narrow" w:cs="Tahoma"/>
          <w:caps/>
        </w:rPr>
        <w:t>xperience</w:t>
      </w:r>
    </w:p>
    <w:p w:rsidR="00A50D38" w:rsidRPr="00A50D38" w:rsidRDefault="00A50D38" w:rsidP="00A50D38"/>
    <w:p w:rsidR="00545CB2" w:rsidRDefault="00DD79D3" w:rsidP="001521CA">
      <w:pPr>
        <w:pStyle w:val="ListParagraph"/>
        <w:numPr>
          <w:ilvl w:val="0"/>
          <w:numId w:val="9"/>
        </w:numPr>
        <w:jc w:val="both"/>
        <w:rPr>
          <w:rFonts w:ascii="Arial Narrow" w:hAnsi="Arial Narrow" w:cs="Tahoma"/>
          <w:caps/>
        </w:rPr>
      </w:pPr>
      <w:r w:rsidRPr="00A20056">
        <w:rPr>
          <w:rFonts w:ascii="Arial Narrow" w:hAnsi="Arial Narrow" w:cs="Tahoma"/>
          <w:caps/>
        </w:rPr>
        <w:t xml:space="preserve"> </w:t>
      </w:r>
      <w:r w:rsidR="00362ADA">
        <w:rPr>
          <w:rFonts w:asciiTheme="minorHAnsi" w:eastAsia="MS Mincho" w:hAnsiTheme="minorHAnsi"/>
          <w:lang w:val="en-US"/>
        </w:rPr>
        <w:t>5</w:t>
      </w:r>
      <w:r w:rsidR="00A20056" w:rsidRPr="001521CA">
        <w:rPr>
          <w:rFonts w:asciiTheme="minorHAnsi" w:eastAsia="MS Mincho" w:hAnsiTheme="minorHAnsi"/>
          <w:lang w:val="en-US"/>
        </w:rPr>
        <w:t>+ YEARS OF P</w:t>
      </w:r>
      <w:r w:rsidR="00704C5D">
        <w:rPr>
          <w:rFonts w:asciiTheme="minorHAnsi" w:eastAsia="MS Mincho" w:hAnsiTheme="minorHAnsi"/>
          <w:lang w:val="en-US"/>
        </w:rPr>
        <w:t>ost</w:t>
      </w:r>
      <w:r w:rsidR="00A20056" w:rsidRPr="001521CA">
        <w:rPr>
          <w:rFonts w:asciiTheme="minorHAnsi" w:eastAsia="MS Mincho" w:hAnsiTheme="minorHAnsi"/>
          <w:lang w:val="en-US"/>
        </w:rPr>
        <w:t xml:space="preserve"> PhD T</w:t>
      </w:r>
      <w:r w:rsidR="005662CF">
        <w:rPr>
          <w:rFonts w:asciiTheme="minorHAnsi" w:eastAsia="MS Mincho" w:hAnsiTheme="minorHAnsi"/>
          <w:lang w:val="en-US"/>
        </w:rPr>
        <w:t>eaching</w:t>
      </w:r>
      <w:r w:rsidR="00A20056" w:rsidRPr="001521CA">
        <w:rPr>
          <w:rFonts w:asciiTheme="minorHAnsi" w:eastAsia="MS Mincho" w:hAnsiTheme="minorHAnsi"/>
          <w:lang w:val="en-US"/>
        </w:rPr>
        <w:t xml:space="preserve"> experience</w:t>
      </w:r>
    </w:p>
    <w:p w:rsidR="001521CA" w:rsidRDefault="001521CA" w:rsidP="001521CA">
      <w:pPr>
        <w:pStyle w:val="ListParagraph"/>
        <w:jc w:val="both"/>
        <w:rPr>
          <w:rFonts w:ascii="Arial Narrow" w:hAnsi="Arial Narrow" w:cs="Tahoma"/>
          <w:caps/>
        </w:rPr>
      </w:pPr>
    </w:p>
    <w:p w:rsidR="00B817DF" w:rsidRPr="009839F6" w:rsidRDefault="00A20056" w:rsidP="00CE6C14">
      <w:pPr>
        <w:pStyle w:val="Heading1"/>
        <w:spacing w:line="300" w:lineRule="atLeast"/>
        <w:rPr>
          <w:rFonts w:ascii="Arial Narrow" w:hAnsi="Arial Narrow" w:cs="Tahoma"/>
          <w:caps/>
        </w:rPr>
      </w:pPr>
      <w:r w:rsidRPr="00A20056">
        <w:rPr>
          <w:rFonts w:ascii="Arial Narrow" w:hAnsi="Arial Narrow" w:cs="Tahoma"/>
          <w:caps/>
        </w:rPr>
        <w:t xml:space="preserve">ms LEVEL COURSES </w:t>
      </w:r>
      <w:r w:rsidR="00545CB2">
        <w:rPr>
          <w:rFonts w:ascii="Arial Narrow" w:hAnsi="Arial Narrow" w:cs="Tahoma"/>
          <w:caps/>
        </w:rPr>
        <w:t xml:space="preserve">taught </w:t>
      </w:r>
      <w:r w:rsidRPr="00A20056">
        <w:rPr>
          <w:rFonts w:ascii="Arial Narrow" w:hAnsi="Arial Narrow" w:cs="Tahoma"/>
          <w:caps/>
        </w:rPr>
        <w:t>AT nATIONAL uNIVERSITIES</w:t>
      </w:r>
      <w:r w:rsidR="00E45632">
        <w:rPr>
          <w:rFonts w:ascii="Arial Narrow" w:hAnsi="Arial Narrow" w:cs="Tahoma"/>
          <w:caps/>
        </w:rPr>
        <w:t xml:space="preserve"> (Bahria, iiu, eme</w:t>
      </w:r>
      <w:r w:rsidR="009839F6">
        <w:rPr>
          <w:rFonts w:ascii="Arial Narrow" w:hAnsi="Arial Narrow" w:cs="Tahoma"/>
          <w:caps/>
        </w:rPr>
        <w:t>, MAJU</w:t>
      </w:r>
      <w:r w:rsidR="00E45632">
        <w:rPr>
          <w:rFonts w:ascii="Arial Narrow" w:hAnsi="Arial Narrow" w:cs="Tahoma"/>
          <w:caps/>
        </w:rPr>
        <w:t>)</w:t>
      </w:r>
    </w:p>
    <w:p w:rsidR="006D5E42" w:rsidRPr="009B139F" w:rsidRDefault="006D5E42" w:rsidP="00841926">
      <w:pPr>
        <w:pStyle w:val="ListParagraph"/>
        <w:jc w:val="both"/>
        <w:rPr>
          <w:rFonts w:asciiTheme="minorHAnsi" w:eastAsia="MS Mincho" w:hAnsiTheme="minorHAnsi"/>
          <w:lang w:val="en-US"/>
        </w:rPr>
      </w:pPr>
    </w:p>
    <w:p w:rsidR="00771C31" w:rsidRDefault="006D5E42" w:rsidP="00841926">
      <w:pPr>
        <w:pStyle w:val="ListParagraph"/>
        <w:numPr>
          <w:ilvl w:val="0"/>
          <w:numId w:val="9"/>
        </w:numPr>
        <w:jc w:val="both"/>
        <w:rPr>
          <w:rFonts w:asciiTheme="minorHAnsi" w:eastAsia="MS Mincho" w:hAnsiTheme="minorHAnsi"/>
          <w:lang w:val="en-US"/>
        </w:rPr>
      </w:pPr>
      <w:r w:rsidRPr="009B139F">
        <w:rPr>
          <w:rFonts w:asciiTheme="minorHAnsi" w:eastAsia="MS Mincho" w:hAnsiTheme="minorHAnsi"/>
          <w:lang w:val="en-US"/>
        </w:rPr>
        <w:t>Digital Image Processing</w:t>
      </w:r>
    </w:p>
    <w:p w:rsidR="00DE4D5B" w:rsidRPr="00DE4D5B" w:rsidRDefault="00DE4D5B" w:rsidP="00DE4D5B">
      <w:pPr>
        <w:pStyle w:val="ListParagraph"/>
        <w:rPr>
          <w:rFonts w:asciiTheme="minorHAnsi" w:eastAsia="MS Mincho" w:hAnsiTheme="minorHAnsi"/>
          <w:lang w:val="en-US"/>
        </w:rPr>
      </w:pPr>
    </w:p>
    <w:p w:rsidR="00DE4D5B" w:rsidRPr="009B139F" w:rsidRDefault="00DE4D5B" w:rsidP="00BD5026">
      <w:pPr>
        <w:pStyle w:val="ListParagraph"/>
        <w:numPr>
          <w:ilvl w:val="0"/>
          <w:numId w:val="9"/>
        </w:numPr>
        <w:jc w:val="both"/>
        <w:rPr>
          <w:rFonts w:asciiTheme="minorHAnsi" w:eastAsia="MS Mincho" w:hAnsiTheme="minorHAnsi"/>
          <w:lang w:val="en-US"/>
        </w:rPr>
      </w:pPr>
      <w:r>
        <w:rPr>
          <w:rFonts w:asciiTheme="minorHAnsi" w:eastAsia="MS Mincho" w:hAnsiTheme="minorHAnsi"/>
          <w:lang w:val="en-US"/>
        </w:rPr>
        <w:t>Computer Vision</w:t>
      </w:r>
    </w:p>
    <w:p w:rsidR="00AB2EDB" w:rsidRPr="009B139F" w:rsidRDefault="00AB2EDB" w:rsidP="00BD5026">
      <w:pPr>
        <w:pStyle w:val="ListParagraph"/>
        <w:jc w:val="both"/>
        <w:rPr>
          <w:rFonts w:asciiTheme="minorHAnsi" w:eastAsia="MS Mincho" w:hAnsiTheme="minorHAnsi"/>
          <w:lang w:val="en-US"/>
        </w:rPr>
      </w:pPr>
    </w:p>
    <w:p w:rsidR="00AB2EDB" w:rsidRDefault="00AB2EDB" w:rsidP="00BD5026">
      <w:pPr>
        <w:pStyle w:val="ListParagraph"/>
        <w:numPr>
          <w:ilvl w:val="0"/>
          <w:numId w:val="9"/>
        </w:numPr>
        <w:jc w:val="both"/>
        <w:rPr>
          <w:rFonts w:asciiTheme="minorHAnsi" w:eastAsia="MS Mincho" w:hAnsiTheme="minorHAnsi"/>
          <w:lang w:val="en-US"/>
        </w:rPr>
      </w:pPr>
      <w:r w:rsidRPr="009B139F">
        <w:rPr>
          <w:rFonts w:asciiTheme="minorHAnsi" w:eastAsia="MS Mincho" w:hAnsiTheme="minorHAnsi"/>
          <w:lang w:val="en-US"/>
        </w:rPr>
        <w:t>Pattern Recognition</w:t>
      </w:r>
    </w:p>
    <w:p w:rsidR="009839F6" w:rsidRPr="009839F6" w:rsidRDefault="009839F6" w:rsidP="009839F6">
      <w:pPr>
        <w:pStyle w:val="ListParagraph"/>
        <w:rPr>
          <w:rFonts w:asciiTheme="minorHAnsi" w:eastAsia="MS Mincho" w:hAnsiTheme="minorHAnsi"/>
          <w:lang w:val="en-US"/>
        </w:rPr>
      </w:pPr>
    </w:p>
    <w:p w:rsidR="009839F6" w:rsidRDefault="009839F6" w:rsidP="00BD5026">
      <w:pPr>
        <w:pStyle w:val="ListParagraph"/>
        <w:numPr>
          <w:ilvl w:val="0"/>
          <w:numId w:val="9"/>
        </w:numPr>
        <w:jc w:val="both"/>
        <w:rPr>
          <w:rFonts w:asciiTheme="minorHAnsi" w:eastAsia="MS Mincho" w:hAnsiTheme="minorHAnsi"/>
          <w:lang w:val="en-US"/>
        </w:rPr>
      </w:pPr>
      <w:r>
        <w:rPr>
          <w:rFonts w:asciiTheme="minorHAnsi" w:eastAsia="MS Mincho" w:hAnsiTheme="minorHAnsi"/>
          <w:lang w:val="en-US"/>
        </w:rPr>
        <w:t>Machine Learning</w:t>
      </w:r>
    </w:p>
    <w:p w:rsidR="00052A0F" w:rsidRPr="00052A0F" w:rsidRDefault="00052A0F" w:rsidP="00BD5026">
      <w:pPr>
        <w:pStyle w:val="ListParagraph"/>
        <w:jc w:val="both"/>
        <w:rPr>
          <w:rFonts w:asciiTheme="minorHAnsi" w:eastAsia="MS Mincho" w:hAnsiTheme="minorHAnsi"/>
          <w:lang w:val="en-US"/>
        </w:rPr>
      </w:pPr>
    </w:p>
    <w:p w:rsidR="00052A0F" w:rsidRPr="00052A0F" w:rsidRDefault="00052A0F" w:rsidP="00BD5026">
      <w:pPr>
        <w:pStyle w:val="ListParagraph"/>
        <w:numPr>
          <w:ilvl w:val="0"/>
          <w:numId w:val="9"/>
        </w:numPr>
        <w:jc w:val="both"/>
        <w:rPr>
          <w:rFonts w:asciiTheme="minorHAnsi" w:eastAsia="MS Mincho" w:hAnsiTheme="minorHAnsi"/>
          <w:lang w:val="en-US"/>
        </w:rPr>
      </w:pPr>
      <w:r w:rsidRPr="00052A0F">
        <w:rPr>
          <w:rFonts w:asciiTheme="minorHAnsi" w:eastAsia="MS Mincho" w:hAnsiTheme="minorHAnsi"/>
          <w:lang w:val="en-US"/>
        </w:rPr>
        <w:t>Stochastic Processes</w:t>
      </w:r>
    </w:p>
    <w:p w:rsidR="00AB2EDB" w:rsidRPr="009B139F" w:rsidRDefault="00AB2EDB" w:rsidP="00BD5026">
      <w:pPr>
        <w:pStyle w:val="ListParagraph"/>
        <w:jc w:val="both"/>
        <w:rPr>
          <w:rFonts w:asciiTheme="minorHAnsi" w:eastAsia="MS Mincho" w:hAnsiTheme="minorHAnsi"/>
          <w:lang w:val="en-US"/>
        </w:rPr>
      </w:pPr>
    </w:p>
    <w:p w:rsidR="00AB2EDB" w:rsidRDefault="007B36F7" w:rsidP="00BD5026">
      <w:pPr>
        <w:pStyle w:val="ListParagraph"/>
        <w:numPr>
          <w:ilvl w:val="0"/>
          <w:numId w:val="9"/>
        </w:numPr>
        <w:jc w:val="both"/>
        <w:rPr>
          <w:rFonts w:asciiTheme="minorHAnsi" w:eastAsia="MS Mincho" w:hAnsiTheme="minorHAnsi"/>
          <w:lang w:val="en-US"/>
        </w:rPr>
      </w:pPr>
      <w:r>
        <w:rPr>
          <w:rFonts w:asciiTheme="minorHAnsi" w:eastAsia="MS Mincho" w:hAnsiTheme="minorHAnsi"/>
          <w:lang w:val="en-US"/>
        </w:rPr>
        <w:t>Digital Signal Processing</w:t>
      </w:r>
    </w:p>
    <w:p w:rsidR="00575B5A" w:rsidRPr="00575B5A" w:rsidRDefault="00575B5A" w:rsidP="00BD5026">
      <w:pPr>
        <w:pStyle w:val="ListParagraph"/>
        <w:jc w:val="both"/>
        <w:rPr>
          <w:rFonts w:asciiTheme="minorHAnsi" w:eastAsia="MS Mincho" w:hAnsiTheme="minorHAnsi"/>
          <w:lang w:val="en-US"/>
        </w:rPr>
      </w:pPr>
    </w:p>
    <w:p w:rsidR="00575B5A" w:rsidRDefault="00575B5A" w:rsidP="00BD5026">
      <w:pPr>
        <w:pStyle w:val="ListParagraph"/>
        <w:numPr>
          <w:ilvl w:val="0"/>
          <w:numId w:val="9"/>
        </w:numPr>
        <w:jc w:val="both"/>
        <w:rPr>
          <w:rFonts w:asciiTheme="minorHAnsi" w:eastAsia="MS Mincho" w:hAnsiTheme="minorHAnsi"/>
          <w:lang w:val="en-US"/>
        </w:rPr>
      </w:pPr>
      <w:r>
        <w:rPr>
          <w:rFonts w:asciiTheme="minorHAnsi" w:eastAsia="MS Mincho" w:hAnsiTheme="minorHAnsi"/>
          <w:lang w:val="en-US"/>
        </w:rPr>
        <w:t>Adaptive Signal Processing</w:t>
      </w:r>
    </w:p>
    <w:p w:rsidR="00905F38" w:rsidRPr="00905F38" w:rsidRDefault="00905F38" w:rsidP="00905F38">
      <w:pPr>
        <w:pStyle w:val="ListParagraph"/>
        <w:rPr>
          <w:rFonts w:asciiTheme="minorHAnsi" w:eastAsia="MS Mincho" w:hAnsiTheme="minorHAnsi"/>
          <w:lang w:val="en-US"/>
        </w:rPr>
      </w:pPr>
    </w:p>
    <w:p w:rsidR="001C3909" w:rsidRDefault="001C3909" w:rsidP="001C3909">
      <w:pPr>
        <w:pStyle w:val="Heading1"/>
        <w:spacing w:line="300" w:lineRule="atLeast"/>
        <w:rPr>
          <w:rFonts w:ascii="Arial Narrow" w:hAnsi="Arial Narrow" w:cs="Tahoma"/>
          <w:caps/>
        </w:rPr>
      </w:pPr>
      <w:r>
        <w:rPr>
          <w:rFonts w:ascii="Arial Narrow" w:hAnsi="Arial Narrow" w:cs="Tahoma"/>
          <w:caps/>
        </w:rPr>
        <w:t>Thesis SUPERVISION</w:t>
      </w:r>
    </w:p>
    <w:p w:rsidR="00A11054" w:rsidRDefault="00A11054" w:rsidP="00A11054"/>
    <w:p w:rsidR="00A11054" w:rsidRPr="00AC6807" w:rsidRDefault="00112F72" w:rsidP="00A11054">
      <w:pPr>
        <w:pStyle w:val="ListParagraph"/>
        <w:numPr>
          <w:ilvl w:val="0"/>
          <w:numId w:val="15"/>
        </w:numPr>
        <w:rPr>
          <w:rFonts w:asciiTheme="minorHAnsi" w:hAnsiTheme="minorHAnsi"/>
          <w:b/>
        </w:rPr>
      </w:pPr>
      <w:r w:rsidRPr="00AC6807">
        <w:rPr>
          <w:rFonts w:asciiTheme="minorHAnsi" w:hAnsiTheme="minorHAnsi"/>
          <w:b/>
        </w:rPr>
        <w:t>MS thesis</w:t>
      </w:r>
      <w:r w:rsidR="00374C93" w:rsidRPr="00AC6807">
        <w:rPr>
          <w:rFonts w:asciiTheme="minorHAnsi" w:hAnsiTheme="minorHAnsi"/>
          <w:b/>
        </w:rPr>
        <w:t xml:space="preserve"> (completed)</w:t>
      </w:r>
    </w:p>
    <w:p w:rsidR="00112F72" w:rsidRPr="00A11054" w:rsidRDefault="00112F72" w:rsidP="00112F72">
      <w:pPr>
        <w:pStyle w:val="ListParagraph"/>
        <w:rPr>
          <w:rFonts w:asciiTheme="minorHAnsi" w:hAnsiTheme="minorHAnsi"/>
        </w:rPr>
      </w:pPr>
    </w:p>
    <w:p w:rsidR="008E225E" w:rsidRDefault="008E225E" w:rsidP="00A55D8E">
      <w:pPr>
        <w:pStyle w:val="ListParagraph"/>
        <w:numPr>
          <w:ilvl w:val="0"/>
          <w:numId w:val="24"/>
        </w:numPr>
        <w:ind w:left="1080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Expression Invari</w:t>
      </w:r>
      <w:r w:rsidR="0027606F">
        <w:rPr>
          <w:rFonts w:asciiTheme="minorHAnsi" w:hAnsiTheme="minorHAnsi"/>
        </w:rPr>
        <w:t>ant Face Recognition</w:t>
      </w:r>
      <w:r w:rsidR="00920935">
        <w:rPr>
          <w:rFonts w:asciiTheme="minorHAnsi" w:hAnsiTheme="minorHAnsi"/>
        </w:rPr>
        <w:t>.</w:t>
      </w:r>
      <w:proofErr w:type="gramEnd"/>
    </w:p>
    <w:p w:rsidR="001D0EF9" w:rsidRDefault="001D0EF9" w:rsidP="00A55D8E">
      <w:pPr>
        <w:pStyle w:val="ListParagraph"/>
        <w:ind w:left="1080"/>
        <w:jc w:val="both"/>
        <w:rPr>
          <w:rFonts w:asciiTheme="minorHAnsi" w:hAnsiTheme="minorHAnsi"/>
        </w:rPr>
      </w:pPr>
    </w:p>
    <w:p w:rsidR="00C23B12" w:rsidRDefault="00C23B12" w:rsidP="00A55D8E">
      <w:pPr>
        <w:pStyle w:val="ListParagraph"/>
        <w:numPr>
          <w:ilvl w:val="0"/>
          <w:numId w:val="24"/>
        </w:numPr>
        <w:ind w:left="1080"/>
        <w:jc w:val="both"/>
        <w:rPr>
          <w:rFonts w:asciiTheme="minorHAnsi" w:hAnsiTheme="minorHAnsi"/>
        </w:rPr>
      </w:pPr>
      <w:proofErr w:type="gramStart"/>
      <w:r w:rsidRPr="00920935">
        <w:rPr>
          <w:rFonts w:asciiTheme="minorHAnsi" w:hAnsiTheme="minorHAnsi"/>
        </w:rPr>
        <w:t>Weather D</w:t>
      </w:r>
      <w:r w:rsidR="00920935">
        <w:rPr>
          <w:rFonts w:asciiTheme="minorHAnsi" w:hAnsiTheme="minorHAnsi"/>
        </w:rPr>
        <w:t>egraded Image Fog/Haze removal</w:t>
      </w:r>
      <w:r w:rsidR="00446D7E">
        <w:rPr>
          <w:rFonts w:asciiTheme="minorHAnsi" w:hAnsiTheme="minorHAnsi"/>
        </w:rPr>
        <w:t>.</w:t>
      </w:r>
      <w:proofErr w:type="gramEnd"/>
    </w:p>
    <w:p w:rsidR="00920935" w:rsidRPr="00920935" w:rsidRDefault="00920935" w:rsidP="00920935">
      <w:pPr>
        <w:pStyle w:val="ListParagraph"/>
        <w:ind w:left="1080"/>
        <w:jc w:val="both"/>
        <w:rPr>
          <w:rFonts w:asciiTheme="minorHAnsi" w:hAnsiTheme="minorHAnsi"/>
        </w:rPr>
      </w:pPr>
    </w:p>
    <w:p w:rsidR="00A11054" w:rsidRPr="007306AE" w:rsidRDefault="008A122B" w:rsidP="00A55D8E">
      <w:pPr>
        <w:pStyle w:val="ListParagraph"/>
        <w:numPr>
          <w:ilvl w:val="0"/>
          <w:numId w:val="24"/>
        </w:numPr>
        <w:ind w:left="1080"/>
        <w:jc w:val="both"/>
        <w:rPr>
          <w:rFonts w:asciiTheme="minorHAnsi" w:hAnsiTheme="minorHAnsi"/>
        </w:rPr>
      </w:pPr>
      <w:r w:rsidRPr="007306AE">
        <w:rPr>
          <w:rFonts w:asciiTheme="minorHAnsi" w:hAnsiTheme="minorHAnsi"/>
        </w:rPr>
        <w:t xml:space="preserve">Channel </w:t>
      </w:r>
      <w:r w:rsidR="00B62DB0">
        <w:rPr>
          <w:rFonts w:asciiTheme="minorHAnsi" w:hAnsiTheme="minorHAnsi"/>
        </w:rPr>
        <w:t>Shortening (</w:t>
      </w:r>
      <w:r w:rsidR="001009FE" w:rsidRPr="007306AE">
        <w:rPr>
          <w:rFonts w:asciiTheme="minorHAnsi" w:hAnsiTheme="minorHAnsi"/>
        </w:rPr>
        <w:t>Equalization</w:t>
      </w:r>
      <w:r w:rsidR="00B62DB0">
        <w:rPr>
          <w:rFonts w:asciiTheme="minorHAnsi" w:hAnsiTheme="minorHAnsi"/>
        </w:rPr>
        <w:t>)</w:t>
      </w:r>
    </w:p>
    <w:p w:rsidR="008A122B" w:rsidRPr="00A11054" w:rsidRDefault="008A122B" w:rsidP="00A55D8E">
      <w:pPr>
        <w:pStyle w:val="ListParagraph"/>
        <w:ind w:left="2520"/>
        <w:jc w:val="both"/>
        <w:rPr>
          <w:rFonts w:asciiTheme="minorHAnsi" w:hAnsiTheme="minorHAnsi"/>
        </w:rPr>
      </w:pPr>
    </w:p>
    <w:p w:rsidR="00A11054" w:rsidRPr="00A11054" w:rsidRDefault="00A11054" w:rsidP="00A55D8E">
      <w:pPr>
        <w:pStyle w:val="ListParagraph"/>
        <w:numPr>
          <w:ilvl w:val="0"/>
          <w:numId w:val="24"/>
        </w:numPr>
        <w:ind w:left="1080"/>
        <w:jc w:val="both"/>
        <w:rPr>
          <w:rFonts w:asciiTheme="minorHAnsi" w:hAnsiTheme="minorHAnsi"/>
        </w:rPr>
      </w:pPr>
      <w:proofErr w:type="gramStart"/>
      <w:r w:rsidRPr="00A11054">
        <w:rPr>
          <w:rFonts w:asciiTheme="minorHAnsi" w:hAnsiTheme="minorHAnsi"/>
        </w:rPr>
        <w:t>Interference mitigation in communication systems</w:t>
      </w:r>
      <w:r w:rsidR="00C64F4F">
        <w:rPr>
          <w:rFonts w:asciiTheme="minorHAnsi" w:hAnsiTheme="minorHAnsi"/>
        </w:rPr>
        <w:t xml:space="preserve"> for single interferer</w:t>
      </w:r>
      <w:r w:rsidR="00525BA7">
        <w:rPr>
          <w:rFonts w:asciiTheme="minorHAnsi" w:hAnsiTheme="minorHAnsi"/>
        </w:rPr>
        <w:t>.</w:t>
      </w:r>
      <w:proofErr w:type="gramEnd"/>
    </w:p>
    <w:p w:rsidR="00A11054" w:rsidRPr="00A11054" w:rsidRDefault="00A11054" w:rsidP="00A55D8E">
      <w:pPr>
        <w:ind w:left="360"/>
        <w:jc w:val="both"/>
        <w:rPr>
          <w:rFonts w:asciiTheme="minorHAnsi" w:hAnsiTheme="minorHAnsi"/>
        </w:rPr>
      </w:pPr>
    </w:p>
    <w:p w:rsidR="00A11054" w:rsidRDefault="00A11054" w:rsidP="00A55D8E">
      <w:pPr>
        <w:pStyle w:val="ListParagraph"/>
        <w:numPr>
          <w:ilvl w:val="0"/>
          <w:numId w:val="24"/>
        </w:numPr>
        <w:ind w:left="1080"/>
        <w:jc w:val="both"/>
        <w:rPr>
          <w:rFonts w:asciiTheme="minorHAnsi" w:hAnsiTheme="minorHAnsi"/>
        </w:rPr>
      </w:pPr>
      <w:r w:rsidRPr="00A11054">
        <w:rPr>
          <w:rFonts w:asciiTheme="minorHAnsi" w:hAnsiTheme="minorHAnsi"/>
        </w:rPr>
        <w:t>Face recognition</w:t>
      </w:r>
      <w:r w:rsidR="00A70E8F">
        <w:rPr>
          <w:rFonts w:asciiTheme="minorHAnsi" w:hAnsiTheme="minorHAnsi"/>
        </w:rPr>
        <w:t xml:space="preserve"> </w:t>
      </w:r>
      <w:r w:rsidR="00004168">
        <w:rPr>
          <w:rFonts w:asciiTheme="minorHAnsi" w:hAnsiTheme="minorHAnsi"/>
        </w:rPr>
        <w:t xml:space="preserve">using </w:t>
      </w:r>
      <w:r w:rsidR="00894557">
        <w:rPr>
          <w:rFonts w:asciiTheme="minorHAnsi" w:hAnsiTheme="minorHAnsi"/>
        </w:rPr>
        <w:t>multi neural networks and conditional cascading</w:t>
      </w:r>
      <w:r w:rsidR="00A6290F">
        <w:rPr>
          <w:rFonts w:asciiTheme="minorHAnsi" w:hAnsiTheme="minorHAnsi"/>
        </w:rPr>
        <w:t>.</w:t>
      </w:r>
    </w:p>
    <w:p w:rsidR="00894557" w:rsidRDefault="00894557" w:rsidP="00A55D8E">
      <w:pPr>
        <w:pStyle w:val="ListParagraph"/>
        <w:ind w:left="1800"/>
        <w:jc w:val="both"/>
        <w:rPr>
          <w:rFonts w:asciiTheme="minorHAnsi" w:hAnsiTheme="minorHAnsi"/>
        </w:rPr>
      </w:pPr>
    </w:p>
    <w:p w:rsidR="002477AD" w:rsidRDefault="00CC1B48" w:rsidP="00A55D8E">
      <w:pPr>
        <w:pStyle w:val="ListParagraph"/>
        <w:numPr>
          <w:ilvl w:val="0"/>
          <w:numId w:val="24"/>
        </w:numPr>
        <w:ind w:left="1080"/>
        <w:jc w:val="both"/>
        <w:rPr>
          <w:rFonts w:asciiTheme="minorHAnsi" w:hAnsiTheme="minorHAnsi"/>
        </w:rPr>
      </w:pPr>
      <w:r w:rsidRPr="002477AD">
        <w:rPr>
          <w:rFonts w:asciiTheme="minorHAnsi" w:hAnsiTheme="minorHAnsi"/>
        </w:rPr>
        <w:t>Object</w:t>
      </w:r>
      <w:r w:rsidR="00A11054" w:rsidRPr="002477AD">
        <w:rPr>
          <w:rFonts w:asciiTheme="minorHAnsi" w:hAnsiTheme="minorHAnsi"/>
        </w:rPr>
        <w:t xml:space="preserve"> Recognition</w:t>
      </w:r>
      <w:r w:rsidR="0054740E" w:rsidRPr="002477AD">
        <w:rPr>
          <w:rFonts w:asciiTheme="minorHAnsi" w:hAnsiTheme="minorHAnsi"/>
        </w:rPr>
        <w:t xml:space="preserve"> using </w:t>
      </w:r>
      <w:r w:rsidR="00407E9F">
        <w:rPr>
          <w:rFonts w:asciiTheme="minorHAnsi" w:hAnsiTheme="minorHAnsi"/>
        </w:rPr>
        <w:t>Robust Normalized Cross Correlation</w:t>
      </w:r>
      <w:r w:rsidR="00105419">
        <w:rPr>
          <w:rFonts w:asciiTheme="minorHAnsi" w:hAnsiTheme="minorHAnsi"/>
        </w:rPr>
        <w:t>.</w:t>
      </w:r>
    </w:p>
    <w:p w:rsidR="00460738" w:rsidRDefault="00460738" w:rsidP="00460738">
      <w:pPr>
        <w:pStyle w:val="ListParagraph"/>
        <w:ind w:left="1080"/>
        <w:jc w:val="both"/>
        <w:rPr>
          <w:rFonts w:asciiTheme="minorHAnsi" w:hAnsiTheme="minorHAnsi"/>
        </w:rPr>
      </w:pPr>
    </w:p>
    <w:p w:rsidR="00460738" w:rsidRDefault="00460738" w:rsidP="00460738">
      <w:pPr>
        <w:pStyle w:val="ListParagraph"/>
        <w:numPr>
          <w:ilvl w:val="0"/>
          <w:numId w:val="15"/>
        </w:num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T</w:t>
      </w:r>
      <w:r w:rsidRPr="00AC6807">
        <w:rPr>
          <w:rFonts w:asciiTheme="minorHAnsi" w:hAnsiTheme="minorHAnsi"/>
          <w:b/>
        </w:rPr>
        <w:t>hesis (</w:t>
      </w:r>
      <w:r>
        <w:rPr>
          <w:rFonts w:asciiTheme="minorHAnsi" w:hAnsiTheme="minorHAnsi"/>
          <w:b/>
        </w:rPr>
        <w:t>in pr</w:t>
      </w:r>
      <w:r w:rsidR="006C6972">
        <w:rPr>
          <w:rFonts w:asciiTheme="minorHAnsi" w:hAnsiTheme="minorHAnsi"/>
          <w:b/>
        </w:rPr>
        <w:t>ogr</w:t>
      </w:r>
      <w:r>
        <w:rPr>
          <w:rFonts w:asciiTheme="minorHAnsi" w:hAnsiTheme="minorHAnsi"/>
          <w:b/>
        </w:rPr>
        <w:t>ess</w:t>
      </w:r>
      <w:r w:rsidRPr="00AC6807">
        <w:rPr>
          <w:rFonts w:asciiTheme="minorHAnsi" w:hAnsiTheme="minorHAnsi"/>
          <w:b/>
        </w:rPr>
        <w:t>)</w:t>
      </w:r>
    </w:p>
    <w:p w:rsidR="00460738" w:rsidRDefault="00460738" w:rsidP="00460738">
      <w:pPr>
        <w:pStyle w:val="ListParagraph"/>
        <w:jc w:val="both"/>
        <w:rPr>
          <w:rFonts w:asciiTheme="minorHAnsi" w:hAnsiTheme="minorHAnsi"/>
        </w:rPr>
      </w:pPr>
    </w:p>
    <w:p w:rsidR="000D2378" w:rsidRPr="00DC59AF" w:rsidRDefault="000D2378" w:rsidP="00DC59AF">
      <w:pPr>
        <w:pStyle w:val="ListParagraph"/>
        <w:numPr>
          <w:ilvl w:val="1"/>
          <w:numId w:val="32"/>
        </w:numPr>
        <w:ind w:left="1080"/>
        <w:jc w:val="both"/>
        <w:rPr>
          <w:rFonts w:asciiTheme="minorHAnsi" w:hAnsiTheme="minorHAnsi"/>
        </w:rPr>
      </w:pPr>
      <w:r w:rsidRPr="00DC59AF">
        <w:rPr>
          <w:rFonts w:asciiTheme="minorHAnsi" w:hAnsiTheme="minorHAnsi"/>
        </w:rPr>
        <w:t>Digital Image Forgery Detection</w:t>
      </w:r>
    </w:p>
    <w:p w:rsidR="009A3957" w:rsidRDefault="009A3957" w:rsidP="00DC59AF">
      <w:pPr>
        <w:pStyle w:val="ListParagraph"/>
        <w:ind w:left="0"/>
        <w:jc w:val="both"/>
        <w:rPr>
          <w:rFonts w:asciiTheme="minorHAnsi" w:hAnsiTheme="minorHAnsi"/>
        </w:rPr>
      </w:pPr>
    </w:p>
    <w:p w:rsidR="00B22146" w:rsidRPr="00DC59AF" w:rsidRDefault="00B22146" w:rsidP="00DC59AF">
      <w:pPr>
        <w:pStyle w:val="ListParagraph"/>
        <w:numPr>
          <w:ilvl w:val="1"/>
          <w:numId w:val="32"/>
        </w:numPr>
        <w:ind w:left="1080"/>
        <w:jc w:val="both"/>
        <w:rPr>
          <w:rFonts w:asciiTheme="minorHAnsi" w:hAnsiTheme="minorHAnsi"/>
        </w:rPr>
      </w:pPr>
      <w:r w:rsidRPr="00DC59AF">
        <w:rPr>
          <w:rFonts w:asciiTheme="minorHAnsi" w:hAnsiTheme="minorHAnsi"/>
        </w:rPr>
        <w:t>Vision based Navigation (PhD)</w:t>
      </w:r>
    </w:p>
    <w:p w:rsidR="009A3957" w:rsidRDefault="009A3957" w:rsidP="00DC59AF">
      <w:pPr>
        <w:pStyle w:val="ListParagraph"/>
        <w:ind w:left="0"/>
        <w:jc w:val="both"/>
        <w:rPr>
          <w:rFonts w:asciiTheme="minorHAnsi" w:hAnsiTheme="minorHAnsi"/>
        </w:rPr>
      </w:pPr>
    </w:p>
    <w:p w:rsidR="00460738" w:rsidRPr="00A26A20" w:rsidRDefault="009A3957" w:rsidP="00460738">
      <w:pPr>
        <w:pStyle w:val="ListParagraph"/>
        <w:numPr>
          <w:ilvl w:val="1"/>
          <w:numId w:val="32"/>
        </w:numPr>
        <w:ind w:left="1080"/>
        <w:jc w:val="both"/>
        <w:rPr>
          <w:rFonts w:asciiTheme="minorHAnsi" w:hAnsiTheme="minorHAnsi"/>
        </w:rPr>
      </w:pPr>
      <w:r w:rsidRPr="00A26A20">
        <w:rPr>
          <w:rFonts w:asciiTheme="minorHAnsi" w:hAnsiTheme="minorHAnsi"/>
        </w:rPr>
        <w:t>Fast template Matching</w:t>
      </w:r>
    </w:p>
    <w:p w:rsidR="00C64F4F" w:rsidRPr="005424D7" w:rsidRDefault="00C64F4F" w:rsidP="00C64F4F">
      <w:pPr>
        <w:ind w:left="360" w:firstLine="720"/>
        <w:jc w:val="both"/>
        <w:rPr>
          <w:rFonts w:asciiTheme="minorHAnsi" w:hAnsiTheme="minorHAnsi"/>
        </w:rPr>
      </w:pPr>
    </w:p>
    <w:p w:rsidR="00A11054" w:rsidRPr="00A11054" w:rsidRDefault="0089430A" w:rsidP="006475FE">
      <w:pPr>
        <w:pStyle w:val="ListParagraph"/>
        <w:ind w:left="1080"/>
        <w:jc w:val="both"/>
        <w:rPr>
          <w:rFonts w:asciiTheme="minorHAnsi" w:hAnsiTheme="minorHAnsi"/>
        </w:rPr>
      </w:pPr>
      <w:r w:rsidRPr="00F7346F">
        <w:rPr>
          <w:rFonts w:asciiTheme="minorHAnsi" w:hAnsiTheme="minorHAnsi"/>
        </w:rPr>
        <w:t xml:space="preserve"> </w:t>
      </w:r>
    </w:p>
    <w:p w:rsidR="003A397F" w:rsidRPr="006531AE" w:rsidRDefault="00A11054" w:rsidP="00DA745B">
      <w:pPr>
        <w:pStyle w:val="ListParagraph"/>
        <w:numPr>
          <w:ilvl w:val="0"/>
          <w:numId w:val="16"/>
        </w:numPr>
        <w:ind w:left="720"/>
        <w:jc w:val="both"/>
        <w:rPr>
          <w:rFonts w:asciiTheme="minorHAnsi" w:hAnsiTheme="minorHAnsi"/>
        </w:rPr>
      </w:pPr>
      <w:proofErr w:type="gramStart"/>
      <w:r w:rsidRPr="006531AE">
        <w:rPr>
          <w:rFonts w:asciiTheme="minorHAnsi" w:hAnsiTheme="minorHAnsi"/>
        </w:rPr>
        <w:t>Member of PhD evaluation committees at N</w:t>
      </w:r>
      <w:r w:rsidR="00C16027" w:rsidRPr="006531AE">
        <w:rPr>
          <w:rFonts w:asciiTheme="minorHAnsi" w:hAnsiTheme="minorHAnsi"/>
        </w:rPr>
        <w:t>ational universities</w:t>
      </w:r>
      <w:r w:rsidR="00CD2DBC">
        <w:rPr>
          <w:rFonts w:asciiTheme="minorHAnsi" w:hAnsiTheme="minorHAnsi"/>
        </w:rPr>
        <w:t>.</w:t>
      </w:r>
      <w:proofErr w:type="gramEnd"/>
    </w:p>
    <w:p w:rsidR="003A397F" w:rsidRPr="003A397F" w:rsidRDefault="003A397F" w:rsidP="00DA745B">
      <w:pPr>
        <w:pStyle w:val="ListParagraph"/>
        <w:ind w:left="360"/>
        <w:jc w:val="both"/>
        <w:rPr>
          <w:rFonts w:asciiTheme="minorHAnsi" w:hAnsiTheme="minorHAnsi"/>
        </w:rPr>
      </w:pPr>
    </w:p>
    <w:p w:rsidR="003A397F" w:rsidRPr="006531AE" w:rsidRDefault="006531AE" w:rsidP="00DA745B">
      <w:pPr>
        <w:pStyle w:val="ListParagraph"/>
        <w:numPr>
          <w:ilvl w:val="0"/>
          <w:numId w:val="16"/>
        </w:numPr>
        <w:ind w:left="720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External examiner for MS thesis</w:t>
      </w:r>
      <w:r w:rsidR="00863737">
        <w:rPr>
          <w:rFonts w:asciiTheme="minorHAnsi" w:hAnsiTheme="minorHAnsi"/>
        </w:rPr>
        <w:t>.</w:t>
      </w:r>
      <w:proofErr w:type="gramEnd"/>
    </w:p>
    <w:p w:rsidR="003A397F" w:rsidRPr="003A397F" w:rsidRDefault="003A397F" w:rsidP="00DA745B">
      <w:pPr>
        <w:pStyle w:val="ListParagraph"/>
        <w:ind w:left="360"/>
        <w:jc w:val="both"/>
        <w:rPr>
          <w:rFonts w:asciiTheme="minorHAnsi" w:hAnsiTheme="minorHAnsi"/>
        </w:rPr>
      </w:pPr>
    </w:p>
    <w:p w:rsidR="002048B0" w:rsidRDefault="00A11054" w:rsidP="002048B0">
      <w:pPr>
        <w:pStyle w:val="ListParagraph"/>
        <w:numPr>
          <w:ilvl w:val="0"/>
          <w:numId w:val="16"/>
        </w:numPr>
        <w:ind w:left="720"/>
        <w:jc w:val="both"/>
        <w:rPr>
          <w:rFonts w:asciiTheme="minorHAnsi" w:hAnsiTheme="minorHAnsi"/>
        </w:rPr>
      </w:pPr>
      <w:proofErr w:type="gramStart"/>
      <w:r w:rsidRPr="006531AE">
        <w:rPr>
          <w:rFonts w:asciiTheme="minorHAnsi" w:hAnsiTheme="minorHAnsi"/>
        </w:rPr>
        <w:lastRenderedPageBreak/>
        <w:t>Reviewer for various conferences and journals mainly publishing in t</w:t>
      </w:r>
      <w:r w:rsidR="00A9374C">
        <w:rPr>
          <w:rFonts w:asciiTheme="minorHAnsi" w:hAnsiTheme="minorHAnsi"/>
        </w:rPr>
        <w:t>he areas of image processing,</w:t>
      </w:r>
      <w:r w:rsidRPr="006531AE">
        <w:rPr>
          <w:rFonts w:asciiTheme="minorHAnsi" w:hAnsiTheme="minorHAnsi"/>
        </w:rPr>
        <w:t xml:space="preserve"> computer vision</w:t>
      </w:r>
      <w:r w:rsidR="00C16027" w:rsidRPr="006531AE">
        <w:rPr>
          <w:rFonts w:asciiTheme="minorHAnsi" w:hAnsiTheme="minorHAnsi"/>
        </w:rPr>
        <w:t xml:space="preserve"> and cognitive computation</w:t>
      </w:r>
      <w:r w:rsidRPr="006531AE">
        <w:rPr>
          <w:rFonts w:asciiTheme="minorHAnsi" w:hAnsiTheme="minorHAnsi"/>
        </w:rPr>
        <w:t>.</w:t>
      </w:r>
      <w:proofErr w:type="gramEnd"/>
    </w:p>
    <w:p w:rsidR="002048B0" w:rsidRPr="002048B0" w:rsidRDefault="002048B0" w:rsidP="002048B0">
      <w:pPr>
        <w:pStyle w:val="ListParagraph"/>
        <w:rPr>
          <w:rFonts w:asciiTheme="minorHAnsi" w:hAnsiTheme="minorHAnsi"/>
        </w:rPr>
      </w:pPr>
    </w:p>
    <w:p w:rsidR="003958E0" w:rsidRPr="002048B0" w:rsidRDefault="003958E0" w:rsidP="002048B0">
      <w:pPr>
        <w:pStyle w:val="ListParagraph"/>
        <w:numPr>
          <w:ilvl w:val="0"/>
          <w:numId w:val="16"/>
        </w:numPr>
        <w:ind w:left="720"/>
        <w:jc w:val="both"/>
        <w:rPr>
          <w:rFonts w:asciiTheme="minorHAnsi" w:hAnsiTheme="minorHAnsi"/>
        </w:rPr>
      </w:pPr>
      <w:r w:rsidRPr="002048B0">
        <w:rPr>
          <w:rFonts w:asciiTheme="minorHAnsi" w:hAnsiTheme="minorHAnsi"/>
        </w:rPr>
        <w:t>Journals</w:t>
      </w:r>
    </w:p>
    <w:p w:rsidR="003958E0" w:rsidRPr="003958E0" w:rsidRDefault="003958E0" w:rsidP="00DA745B">
      <w:pPr>
        <w:pStyle w:val="ListParagraph"/>
        <w:ind w:left="1080"/>
        <w:jc w:val="both"/>
        <w:rPr>
          <w:rFonts w:asciiTheme="minorHAnsi" w:hAnsiTheme="minorHAnsi"/>
        </w:rPr>
      </w:pPr>
    </w:p>
    <w:p w:rsidR="003958E0" w:rsidRDefault="003958E0" w:rsidP="00B82D24">
      <w:pPr>
        <w:pStyle w:val="ListParagraph"/>
        <w:numPr>
          <w:ilvl w:val="0"/>
          <w:numId w:val="16"/>
        </w:numPr>
        <w:ind w:left="10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Cognitive Computation (Springer)</w:t>
      </w:r>
    </w:p>
    <w:p w:rsidR="003958E0" w:rsidRPr="003958E0" w:rsidRDefault="003958E0" w:rsidP="00B82D24">
      <w:pPr>
        <w:pStyle w:val="ListParagraph"/>
        <w:ind w:left="2520"/>
        <w:jc w:val="both"/>
        <w:rPr>
          <w:rFonts w:asciiTheme="minorHAnsi" w:hAnsiTheme="minorHAnsi"/>
        </w:rPr>
      </w:pPr>
    </w:p>
    <w:p w:rsidR="003958E0" w:rsidRDefault="003958E0" w:rsidP="00B82D24">
      <w:pPr>
        <w:pStyle w:val="ListParagraph"/>
        <w:numPr>
          <w:ilvl w:val="0"/>
          <w:numId w:val="16"/>
        </w:numPr>
        <w:ind w:left="10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DSP (Elsevier)</w:t>
      </w:r>
    </w:p>
    <w:p w:rsidR="00635753" w:rsidRPr="00635753" w:rsidRDefault="00635753" w:rsidP="00B82D24">
      <w:pPr>
        <w:pStyle w:val="ListParagraph"/>
        <w:ind w:left="0"/>
        <w:rPr>
          <w:rFonts w:asciiTheme="minorHAnsi" w:hAnsiTheme="minorHAnsi"/>
        </w:rPr>
      </w:pPr>
    </w:p>
    <w:p w:rsidR="00635753" w:rsidRDefault="00635753" w:rsidP="00B82D24">
      <w:pPr>
        <w:pStyle w:val="ListParagraph"/>
        <w:numPr>
          <w:ilvl w:val="0"/>
          <w:numId w:val="16"/>
        </w:numPr>
        <w:ind w:left="10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International Journal of Pattern Recognition and </w:t>
      </w:r>
      <w:r w:rsidR="00AA2EA9">
        <w:rPr>
          <w:rFonts w:asciiTheme="minorHAnsi" w:hAnsiTheme="minorHAnsi"/>
        </w:rPr>
        <w:t>Artificial</w:t>
      </w:r>
      <w:r>
        <w:rPr>
          <w:rFonts w:asciiTheme="minorHAnsi" w:hAnsiTheme="minorHAnsi"/>
        </w:rPr>
        <w:t xml:space="preserve"> Intelligence</w:t>
      </w:r>
    </w:p>
    <w:p w:rsidR="002A1A78" w:rsidRPr="002A1A78" w:rsidRDefault="002A1A78" w:rsidP="00B82D24">
      <w:pPr>
        <w:pStyle w:val="ListParagraph"/>
        <w:ind w:left="0"/>
        <w:rPr>
          <w:rFonts w:asciiTheme="minorHAnsi" w:hAnsiTheme="minorHAnsi"/>
        </w:rPr>
      </w:pPr>
    </w:p>
    <w:p w:rsidR="002A1A78" w:rsidRDefault="003320FF" w:rsidP="00B82D24">
      <w:pPr>
        <w:pStyle w:val="ListParagraph"/>
        <w:numPr>
          <w:ilvl w:val="0"/>
          <w:numId w:val="16"/>
        </w:numPr>
        <w:ind w:left="10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International Journal of Pattern Recognition and Machine Learning (</w:t>
      </w:r>
      <w:r w:rsidR="002A1A78">
        <w:rPr>
          <w:rFonts w:asciiTheme="minorHAnsi" w:hAnsiTheme="minorHAnsi"/>
        </w:rPr>
        <w:t>IJPML</w:t>
      </w:r>
      <w:r>
        <w:rPr>
          <w:rFonts w:asciiTheme="minorHAnsi" w:hAnsiTheme="minorHAnsi"/>
        </w:rPr>
        <w:t>)</w:t>
      </w:r>
    </w:p>
    <w:p w:rsidR="00CC3BC5" w:rsidRPr="00CC3BC5" w:rsidRDefault="00CC3BC5" w:rsidP="00DA745B">
      <w:pPr>
        <w:pStyle w:val="ListParagraph"/>
        <w:ind w:left="1080"/>
        <w:jc w:val="both"/>
        <w:rPr>
          <w:rFonts w:asciiTheme="minorHAnsi" w:hAnsiTheme="minorHAnsi"/>
        </w:rPr>
      </w:pPr>
    </w:p>
    <w:p w:rsidR="00CC3BC5" w:rsidRDefault="00CC3BC5" w:rsidP="00281087">
      <w:pPr>
        <w:pStyle w:val="ListParagraph"/>
        <w:numPr>
          <w:ilvl w:val="0"/>
          <w:numId w:val="16"/>
        </w:numPr>
        <w:ind w:left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Conferences</w:t>
      </w:r>
    </w:p>
    <w:p w:rsidR="00CC3BC5" w:rsidRPr="00CC3BC5" w:rsidRDefault="00CC3BC5" w:rsidP="00DA745B">
      <w:pPr>
        <w:pStyle w:val="ListParagraph"/>
        <w:ind w:left="1080"/>
        <w:jc w:val="both"/>
        <w:rPr>
          <w:rFonts w:asciiTheme="minorHAnsi" w:hAnsiTheme="minorHAnsi"/>
        </w:rPr>
      </w:pPr>
    </w:p>
    <w:p w:rsidR="00D90306" w:rsidRDefault="00CC3BC5" w:rsidP="00DA3D1E">
      <w:pPr>
        <w:pStyle w:val="ListParagraph"/>
        <w:numPr>
          <w:ilvl w:val="0"/>
          <w:numId w:val="16"/>
        </w:numPr>
        <w:ind w:left="1080"/>
        <w:jc w:val="both"/>
        <w:rPr>
          <w:rFonts w:asciiTheme="minorHAnsi" w:hAnsiTheme="minorHAnsi"/>
        </w:rPr>
      </w:pPr>
      <w:r w:rsidRPr="00502949">
        <w:rPr>
          <w:rFonts w:asciiTheme="minorHAnsi" w:hAnsiTheme="minorHAnsi"/>
        </w:rPr>
        <w:t>FIT, ICET, IBCAST</w:t>
      </w:r>
    </w:p>
    <w:p w:rsidR="00E540D2" w:rsidRPr="00E540D2" w:rsidRDefault="00E540D2" w:rsidP="00DA745B">
      <w:pPr>
        <w:pStyle w:val="ListParagraph"/>
        <w:ind w:left="1080"/>
        <w:jc w:val="both"/>
        <w:rPr>
          <w:rFonts w:asciiTheme="minorHAnsi" w:hAnsiTheme="minorHAnsi"/>
        </w:rPr>
      </w:pPr>
    </w:p>
    <w:p w:rsidR="00E540D2" w:rsidRDefault="00E540D2" w:rsidP="00DA745B">
      <w:pPr>
        <w:pStyle w:val="ListParagraph"/>
        <w:numPr>
          <w:ilvl w:val="0"/>
          <w:numId w:val="16"/>
        </w:numPr>
        <w:ind w:left="720"/>
        <w:jc w:val="both"/>
        <w:rPr>
          <w:rFonts w:asciiTheme="minorHAnsi" w:hAnsiTheme="minorHAnsi"/>
        </w:rPr>
      </w:pPr>
      <w:r w:rsidRPr="00E540D2">
        <w:rPr>
          <w:rFonts w:asciiTheme="minorHAnsi" w:hAnsiTheme="minorHAnsi"/>
        </w:rPr>
        <w:t>Proposal Revie</w:t>
      </w:r>
      <w:r>
        <w:rPr>
          <w:rFonts w:asciiTheme="minorHAnsi" w:hAnsiTheme="minorHAnsi"/>
        </w:rPr>
        <w:t xml:space="preserve">wer </w:t>
      </w:r>
      <w:r w:rsidR="00CA091E">
        <w:rPr>
          <w:rFonts w:asciiTheme="minorHAnsi" w:hAnsiTheme="minorHAnsi"/>
        </w:rPr>
        <w:t xml:space="preserve">for </w:t>
      </w:r>
      <w:r w:rsidRPr="00E540D2">
        <w:rPr>
          <w:rFonts w:asciiTheme="minorHAnsi" w:hAnsiTheme="minorHAnsi"/>
        </w:rPr>
        <w:t xml:space="preserve">Best </w:t>
      </w:r>
      <w:proofErr w:type="gramStart"/>
      <w:r w:rsidRPr="00E540D2">
        <w:rPr>
          <w:rFonts w:asciiTheme="minorHAnsi" w:hAnsiTheme="minorHAnsi"/>
        </w:rPr>
        <w:t>IT</w:t>
      </w:r>
      <w:proofErr w:type="gramEnd"/>
      <w:r w:rsidRPr="00E540D2">
        <w:rPr>
          <w:rFonts w:asciiTheme="minorHAnsi" w:hAnsiTheme="minorHAnsi"/>
        </w:rPr>
        <w:t xml:space="preserve"> Innovation Awards 2012, by COMSATS</w:t>
      </w:r>
      <w:r w:rsidR="00B33709">
        <w:rPr>
          <w:rFonts w:asciiTheme="minorHAnsi" w:hAnsiTheme="minorHAnsi"/>
        </w:rPr>
        <w:t>, University,</w:t>
      </w:r>
      <w:r w:rsidR="002004B9">
        <w:rPr>
          <w:rFonts w:asciiTheme="minorHAnsi" w:hAnsiTheme="minorHAnsi"/>
        </w:rPr>
        <w:t xml:space="preserve"> </w:t>
      </w:r>
      <w:r w:rsidR="00B33709">
        <w:rPr>
          <w:rFonts w:asciiTheme="minorHAnsi" w:hAnsiTheme="minorHAnsi"/>
        </w:rPr>
        <w:t>Islamabad.</w:t>
      </w:r>
    </w:p>
    <w:p w:rsidR="00186BF3" w:rsidRPr="00186BF3" w:rsidRDefault="00186BF3" w:rsidP="00186BF3">
      <w:pPr>
        <w:pStyle w:val="ListParagraph"/>
        <w:rPr>
          <w:rFonts w:asciiTheme="minorHAnsi" w:hAnsiTheme="minorHAnsi"/>
        </w:rPr>
      </w:pPr>
    </w:p>
    <w:p w:rsidR="00186BF3" w:rsidRDefault="00186BF3" w:rsidP="00DA745B">
      <w:pPr>
        <w:pStyle w:val="ListParagraph"/>
        <w:numPr>
          <w:ilvl w:val="0"/>
          <w:numId w:val="16"/>
        </w:numPr>
        <w:ind w:left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Session Chair F</w:t>
      </w:r>
      <w:r w:rsidR="00816747">
        <w:rPr>
          <w:rFonts w:asciiTheme="minorHAnsi" w:hAnsiTheme="minorHAnsi"/>
        </w:rPr>
        <w:t>rontiers of Information Technology (F</w:t>
      </w:r>
      <w:r>
        <w:rPr>
          <w:rFonts w:asciiTheme="minorHAnsi" w:hAnsiTheme="minorHAnsi"/>
        </w:rPr>
        <w:t>IT</w:t>
      </w:r>
      <w:r w:rsidR="00816747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2012,</w:t>
      </w:r>
      <w:r w:rsidR="00816747">
        <w:rPr>
          <w:rFonts w:asciiTheme="minorHAnsi" w:hAnsiTheme="minorHAnsi"/>
        </w:rPr>
        <w:t xml:space="preserve"> </w:t>
      </w:r>
      <w:r w:rsidR="00816747">
        <w:rPr>
          <w:rFonts w:asciiTheme="minorHAnsi" w:hAnsiTheme="minorHAnsi" w:cs="Tahoma"/>
        </w:rPr>
        <w:t>International Bhurban Conference on Applied Sciences &amp; Technology (</w:t>
      </w:r>
      <w:r>
        <w:rPr>
          <w:rFonts w:asciiTheme="minorHAnsi" w:hAnsiTheme="minorHAnsi"/>
        </w:rPr>
        <w:t>IBCAT</w:t>
      </w:r>
      <w:r w:rsidR="00816747">
        <w:rPr>
          <w:rFonts w:asciiTheme="minorHAnsi" w:hAnsiTheme="minorHAnsi"/>
        </w:rPr>
        <w:t>)</w:t>
      </w:r>
      <w:r w:rsidR="00000DDE">
        <w:rPr>
          <w:rFonts w:asciiTheme="minorHAnsi" w:hAnsiTheme="minorHAnsi"/>
        </w:rPr>
        <w:t xml:space="preserve"> 2014.</w:t>
      </w:r>
    </w:p>
    <w:p w:rsidR="00984327" w:rsidRPr="00984327" w:rsidRDefault="00984327" w:rsidP="00984327">
      <w:pPr>
        <w:pStyle w:val="ListParagraph"/>
        <w:rPr>
          <w:rFonts w:asciiTheme="minorHAnsi" w:hAnsiTheme="minorHAnsi"/>
        </w:rPr>
      </w:pPr>
    </w:p>
    <w:p w:rsidR="00984327" w:rsidRDefault="00612993" w:rsidP="00DA745B">
      <w:pPr>
        <w:pStyle w:val="ListParagraph"/>
        <w:numPr>
          <w:ilvl w:val="0"/>
          <w:numId w:val="16"/>
        </w:numPr>
        <w:ind w:left="720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Active</w:t>
      </w:r>
      <w:r w:rsidR="00984327">
        <w:rPr>
          <w:rFonts w:asciiTheme="minorHAnsi" w:hAnsiTheme="minorHAnsi"/>
        </w:rPr>
        <w:t xml:space="preserve"> contributor at Image Processing and Computer Vision groups at LinkedIn.</w:t>
      </w:r>
      <w:proofErr w:type="gramEnd"/>
    </w:p>
    <w:p w:rsidR="00E76FFC" w:rsidRPr="00E76FFC" w:rsidRDefault="00E76FFC" w:rsidP="00E76FFC">
      <w:pPr>
        <w:pStyle w:val="ListParagraph"/>
        <w:rPr>
          <w:rFonts w:asciiTheme="minorHAnsi" w:hAnsiTheme="minorHAnsi"/>
        </w:rPr>
      </w:pPr>
    </w:p>
    <w:p w:rsidR="00E76FFC" w:rsidRDefault="00E76FFC" w:rsidP="00E76FFC">
      <w:pPr>
        <w:pStyle w:val="ListParagraph"/>
        <w:jc w:val="both"/>
        <w:rPr>
          <w:rFonts w:asciiTheme="minorHAnsi" w:hAnsiTheme="minorHAnsi"/>
        </w:rPr>
      </w:pPr>
    </w:p>
    <w:p w:rsidR="00A07142" w:rsidRDefault="00A07142" w:rsidP="00A07142">
      <w:pPr>
        <w:pStyle w:val="Heading1"/>
        <w:spacing w:line="300" w:lineRule="atLeast"/>
        <w:rPr>
          <w:rFonts w:ascii="Arial Narrow" w:hAnsi="Arial Narrow" w:cs="Tahoma"/>
          <w:caps/>
        </w:rPr>
      </w:pPr>
      <w:r>
        <w:rPr>
          <w:rFonts w:ascii="Arial Narrow" w:hAnsi="Arial Narrow" w:cs="Tahoma"/>
          <w:caps/>
        </w:rPr>
        <w:t>PRESENTATIONS</w:t>
      </w:r>
    </w:p>
    <w:p w:rsidR="00E76FFC" w:rsidRPr="00E76FFC" w:rsidRDefault="00E76FFC" w:rsidP="00E76FFC">
      <w:pPr>
        <w:jc w:val="both"/>
        <w:rPr>
          <w:rFonts w:asciiTheme="minorHAnsi" w:hAnsiTheme="minorHAnsi"/>
        </w:rPr>
      </w:pPr>
    </w:p>
    <w:p w:rsidR="00E76FFC" w:rsidRPr="00E76FFC" w:rsidRDefault="00A83632" w:rsidP="00E76FFC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Talk at Riphah University on </w:t>
      </w:r>
      <w:r w:rsidR="007F087C" w:rsidRPr="00A83632">
        <w:rPr>
          <w:rFonts w:asciiTheme="minorHAnsi" w:hAnsiTheme="minorHAnsi"/>
          <w:i/>
        </w:rPr>
        <w:t>Speed up of Local Normalized Cross Correlation algorithm</w:t>
      </w:r>
      <w:r w:rsidR="007F087C">
        <w:rPr>
          <w:rFonts w:asciiTheme="minorHAnsi" w:hAnsiTheme="minorHAnsi"/>
        </w:rPr>
        <w:t>.</w:t>
      </w:r>
    </w:p>
    <w:p w:rsidR="00E76FFC" w:rsidRDefault="00E76FFC" w:rsidP="00D90306">
      <w:pPr>
        <w:jc w:val="both"/>
        <w:rPr>
          <w:rFonts w:asciiTheme="minorHAnsi" w:hAnsiTheme="minorHAnsi"/>
        </w:rPr>
      </w:pPr>
    </w:p>
    <w:p w:rsidR="00E76FFC" w:rsidRPr="00096CC2" w:rsidRDefault="003131F3" w:rsidP="00096CC2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Talk at </w:t>
      </w:r>
      <w:r w:rsidR="007F087C">
        <w:rPr>
          <w:rFonts w:asciiTheme="minorHAnsi" w:hAnsiTheme="minorHAnsi"/>
        </w:rPr>
        <w:t>H</w:t>
      </w:r>
      <w:r w:rsidR="00CF0E40">
        <w:rPr>
          <w:rFonts w:asciiTheme="minorHAnsi" w:hAnsiTheme="minorHAnsi"/>
        </w:rPr>
        <w:t>igher Education Commission (HEC)</w:t>
      </w:r>
      <w:r w:rsidR="007F087C">
        <w:rPr>
          <w:rFonts w:asciiTheme="minorHAnsi" w:hAnsiTheme="minorHAnsi"/>
        </w:rPr>
        <w:t xml:space="preserve"> symposium at </w:t>
      </w:r>
      <w:r w:rsidR="00C4026B">
        <w:rPr>
          <w:rFonts w:asciiTheme="minorHAnsi" w:hAnsiTheme="minorHAnsi"/>
        </w:rPr>
        <w:t xml:space="preserve">National University of </w:t>
      </w:r>
      <w:r w:rsidR="00D53250">
        <w:rPr>
          <w:rFonts w:asciiTheme="minorHAnsi" w:hAnsiTheme="minorHAnsi"/>
        </w:rPr>
        <w:t>Science</w:t>
      </w:r>
      <w:r w:rsidR="00C4026B">
        <w:rPr>
          <w:rFonts w:asciiTheme="minorHAnsi" w:hAnsiTheme="minorHAnsi"/>
        </w:rPr>
        <w:t xml:space="preserve"> &amp; Technology (NUST) on</w:t>
      </w:r>
      <w:r w:rsidR="007F087C">
        <w:rPr>
          <w:rFonts w:asciiTheme="minorHAnsi" w:hAnsiTheme="minorHAnsi"/>
        </w:rPr>
        <w:t xml:space="preserve"> </w:t>
      </w:r>
      <w:r w:rsidR="00096CC2" w:rsidRPr="00C4026B">
        <w:rPr>
          <w:rFonts w:asciiTheme="minorHAnsi" w:hAnsiTheme="minorHAnsi"/>
          <w:i/>
        </w:rPr>
        <w:t>Object Recognition using Robust Normalized Cross Correlation</w:t>
      </w:r>
      <w:r w:rsidR="00C4026B" w:rsidRPr="00C4026B">
        <w:rPr>
          <w:rFonts w:asciiTheme="minorHAnsi" w:hAnsiTheme="minorHAnsi"/>
          <w:i/>
        </w:rPr>
        <w:t>.</w:t>
      </w:r>
    </w:p>
    <w:p w:rsidR="00573E6A" w:rsidRPr="009743B0" w:rsidRDefault="00573E6A" w:rsidP="009743B0">
      <w:pPr>
        <w:jc w:val="both"/>
        <w:rPr>
          <w:rFonts w:asciiTheme="minorHAnsi" w:hAnsiTheme="minorHAnsi"/>
        </w:rPr>
      </w:pPr>
    </w:p>
    <w:p w:rsidR="00573E6A" w:rsidRDefault="00573E6A" w:rsidP="00D90306">
      <w:pPr>
        <w:jc w:val="both"/>
        <w:rPr>
          <w:rFonts w:asciiTheme="minorHAnsi" w:hAnsiTheme="minorHAnsi"/>
        </w:rPr>
      </w:pPr>
    </w:p>
    <w:p w:rsidR="00A07142" w:rsidRDefault="00A07142" w:rsidP="00A07142">
      <w:pPr>
        <w:pStyle w:val="Heading1"/>
        <w:spacing w:line="300" w:lineRule="atLeast"/>
        <w:rPr>
          <w:rFonts w:ascii="Arial Narrow" w:hAnsi="Arial Narrow" w:cs="Tahoma"/>
          <w:caps/>
        </w:rPr>
      </w:pPr>
      <w:r>
        <w:rPr>
          <w:rFonts w:ascii="Arial Narrow" w:hAnsi="Arial Narrow" w:cs="Tahoma"/>
          <w:caps/>
        </w:rPr>
        <w:t>WORK AT NESCOM</w:t>
      </w:r>
    </w:p>
    <w:p w:rsidR="00A07142" w:rsidRPr="00A07142" w:rsidRDefault="00A07142" w:rsidP="00A07142">
      <w:pPr>
        <w:pStyle w:val="ListParagraph"/>
        <w:ind w:left="758"/>
        <w:jc w:val="both"/>
        <w:rPr>
          <w:rFonts w:asciiTheme="minorHAnsi" w:hAnsiTheme="minorHAnsi"/>
        </w:rPr>
      </w:pPr>
    </w:p>
    <w:p w:rsidR="002F798E" w:rsidRPr="00B31815" w:rsidRDefault="00EA7507" w:rsidP="002F798E">
      <w:pPr>
        <w:pStyle w:val="ListParagraph"/>
        <w:numPr>
          <w:ilvl w:val="0"/>
          <w:numId w:val="16"/>
        </w:numPr>
        <w:ind w:left="758"/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Scene and Terrain based Navigation</w:t>
      </w:r>
    </w:p>
    <w:p w:rsidR="002F798E" w:rsidRPr="005755C6" w:rsidRDefault="002F798E" w:rsidP="002F798E">
      <w:pPr>
        <w:pStyle w:val="ListParagraph"/>
        <w:ind w:left="758"/>
        <w:jc w:val="both"/>
        <w:rPr>
          <w:rFonts w:asciiTheme="minorHAnsi" w:hAnsiTheme="minorHAnsi"/>
        </w:rPr>
      </w:pPr>
    </w:p>
    <w:p w:rsidR="00333D8A" w:rsidRDefault="00333D8A" w:rsidP="00333D8A">
      <w:pPr>
        <w:pStyle w:val="Heading1"/>
        <w:spacing w:line="300" w:lineRule="atLeast"/>
        <w:rPr>
          <w:rFonts w:ascii="Arial Narrow" w:hAnsi="Arial Narrow" w:cs="Tahoma"/>
          <w:caps/>
        </w:rPr>
      </w:pPr>
      <w:r>
        <w:rPr>
          <w:rFonts w:ascii="Arial Narrow" w:hAnsi="Arial Narrow" w:cs="Tahoma"/>
          <w:caps/>
        </w:rPr>
        <w:t>PROGRAMMING SKILLS</w:t>
      </w:r>
    </w:p>
    <w:p w:rsidR="00374693" w:rsidRPr="00374693" w:rsidRDefault="00374693" w:rsidP="00374693"/>
    <w:p w:rsidR="002F798E" w:rsidRPr="00E463C9" w:rsidRDefault="002F798E" w:rsidP="002F798E">
      <w:pPr>
        <w:pStyle w:val="ListParagraph"/>
        <w:numPr>
          <w:ilvl w:val="0"/>
          <w:numId w:val="10"/>
        </w:numPr>
        <w:spacing w:line="300" w:lineRule="atLeast"/>
        <w:jc w:val="both"/>
        <w:rPr>
          <w:rFonts w:asciiTheme="minorHAnsi" w:hAnsiTheme="minorHAnsi"/>
        </w:rPr>
      </w:pPr>
      <w:r w:rsidRPr="00680EE7">
        <w:rPr>
          <w:rFonts w:asciiTheme="minorHAnsi" w:hAnsiTheme="minorHAnsi" w:cs="Tahoma"/>
          <w:szCs w:val="20"/>
          <w:lang w:val="en-US"/>
        </w:rPr>
        <w:t xml:space="preserve">MATLAB </w:t>
      </w:r>
      <w:r>
        <w:rPr>
          <w:rFonts w:asciiTheme="minorHAnsi" w:hAnsiTheme="minorHAnsi" w:cs="Tahoma"/>
          <w:szCs w:val="20"/>
          <w:lang w:val="en-US"/>
        </w:rPr>
        <w:t>&amp; C</w:t>
      </w:r>
    </w:p>
    <w:p w:rsidR="00E463C9" w:rsidRPr="00B85A18" w:rsidRDefault="00E463C9" w:rsidP="002F798E">
      <w:pPr>
        <w:pStyle w:val="ListParagraph"/>
        <w:numPr>
          <w:ilvl w:val="0"/>
          <w:numId w:val="10"/>
        </w:numPr>
        <w:spacing w:line="300" w:lineRule="atLeast"/>
        <w:jc w:val="both"/>
        <w:rPr>
          <w:rFonts w:asciiTheme="minorHAnsi" w:hAnsiTheme="minorHAnsi"/>
        </w:rPr>
      </w:pPr>
      <w:r>
        <w:rPr>
          <w:rFonts w:asciiTheme="minorHAnsi" w:hAnsiTheme="minorHAnsi" w:cs="Tahoma"/>
          <w:szCs w:val="20"/>
          <w:lang w:val="en-US"/>
        </w:rPr>
        <w:t>Latex</w:t>
      </w:r>
    </w:p>
    <w:sectPr w:rsidR="00E463C9" w:rsidRPr="00B85A18" w:rsidSect="00D6591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DEC"/>
    <w:multiLevelType w:val="hybridMultilevel"/>
    <w:tmpl w:val="938600E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E02643"/>
    <w:multiLevelType w:val="hybridMultilevel"/>
    <w:tmpl w:val="8F3800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D06D45"/>
    <w:multiLevelType w:val="hybridMultilevel"/>
    <w:tmpl w:val="A204FEB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45279EA"/>
    <w:multiLevelType w:val="hybridMultilevel"/>
    <w:tmpl w:val="9EC8C6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CD6EF4"/>
    <w:multiLevelType w:val="hybridMultilevel"/>
    <w:tmpl w:val="BE42698A"/>
    <w:lvl w:ilvl="0" w:tplc="39AE4A3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A2C8BA8">
      <w:start w:val="822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1CEEA0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63227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BC0731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4B012F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EEA36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40C73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392EA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6432E49"/>
    <w:multiLevelType w:val="hybridMultilevel"/>
    <w:tmpl w:val="FE907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C21A5"/>
    <w:multiLevelType w:val="hybridMultilevel"/>
    <w:tmpl w:val="408EE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1219B"/>
    <w:multiLevelType w:val="hybridMultilevel"/>
    <w:tmpl w:val="0F908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84A3A"/>
    <w:multiLevelType w:val="hybridMultilevel"/>
    <w:tmpl w:val="C6AC2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6F691E"/>
    <w:multiLevelType w:val="hybridMultilevel"/>
    <w:tmpl w:val="C44AE2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534E2"/>
    <w:multiLevelType w:val="hybridMultilevel"/>
    <w:tmpl w:val="255A6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303E29"/>
    <w:multiLevelType w:val="hybridMultilevel"/>
    <w:tmpl w:val="519AD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DF6887"/>
    <w:multiLevelType w:val="hybridMultilevel"/>
    <w:tmpl w:val="B076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450383"/>
    <w:multiLevelType w:val="hybridMultilevel"/>
    <w:tmpl w:val="C1DCB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E6918"/>
    <w:multiLevelType w:val="hybridMultilevel"/>
    <w:tmpl w:val="307696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A202A7B"/>
    <w:multiLevelType w:val="hybridMultilevel"/>
    <w:tmpl w:val="0D0CC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435A1B"/>
    <w:multiLevelType w:val="hybridMultilevel"/>
    <w:tmpl w:val="FB825F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B992EAD"/>
    <w:multiLevelType w:val="hybridMultilevel"/>
    <w:tmpl w:val="C75E0C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C22DC9"/>
    <w:multiLevelType w:val="hybridMultilevel"/>
    <w:tmpl w:val="8A123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0E5455"/>
    <w:multiLevelType w:val="hybridMultilevel"/>
    <w:tmpl w:val="1EBEB322"/>
    <w:lvl w:ilvl="0" w:tplc="B998A0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CE0C27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BFA8C1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376E42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EC8553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628D41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74B6B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13830A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DD4D93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4ED51183"/>
    <w:multiLevelType w:val="hybridMultilevel"/>
    <w:tmpl w:val="FAA65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0C6EE1"/>
    <w:multiLevelType w:val="hybridMultilevel"/>
    <w:tmpl w:val="F2F2E1A6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127F0D"/>
    <w:multiLevelType w:val="hybridMultilevel"/>
    <w:tmpl w:val="A19C7C3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69B06247"/>
    <w:multiLevelType w:val="hybridMultilevel"/>
    <w:tmpl w:val="25A6A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6342E"/>
    <w:multiLevelType w:val="hybridMultilevel"/>
    <w:tmpl w:val="2E40B9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E23316"/>
    <w:multiLevelType w:val="hybridMultilevel"/>
    <w:tmpl w:val="15F4B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7A582D"/>
    <w:multiLevelType w:val="hybridMultilevel"/>
    <w:tmpl w:val="F68862A6"/>
    <w:lvl w:ilvl="0" w:tplc="D2267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0AB77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9460D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C26BEA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9847A2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336FC4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A22E1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D0355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E2F5D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714F21B0"/>
    <w:multiLevelType w:val="hybridMultilevel"/>
    <w:tmpl w:val="4BA69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BD59B0"/>
    <w:multiLevelType w:val="hybridMultilevel"/>
    <w:tmpl w:val="EBE8E9D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43A2BE3"/>
    <w:multiLevelType w:val="hybridMultilevel"/>
    <w:tmpl w:val="D36C6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BD2386"/>
    <w:multiLevelType w:val="hybridMultilevel"/>
    <w:tmpl w:val="27F8C6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1"/>
  </w:num>
  <w:num w:numId="2">
    <w:abstractNumId w:val="21"/>
  </w:num>
  <w:num w:numId="3">
    <w:abstractNumId w:val="28"/>
  </w:num>
  <w:num w:numId="4">
    <w:abstractNumId w:val="2"/>
  </w:num>
  <w:num w:numId="5">
    <w:abstractNumId w:val="17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12"/>
  </w:num>
  <w:num w:numId="11">
    <w:abstractNumId w:val="6"/>
  </w:num>
  <w:num w:numId="12">
    <w:abstractNumId w:val="23"/>
  </w:num>
  <w:num w:numId="13">
    <w:abstractNumId w:val="29"/>
  </w:num>
  <w:num w:numId="14">
    <w:abstractNumId w:val="4"/>
  </w:num>
  <w:num w:numId="15">
    <w:abstractNumId w:val="15"/>
  </w:num>
  <w:num w:numId="16">
    <w:abstractNumId w:val="1"/>
  </w:num>
  <w:num w:numId="17">
    <w:abstractNumId w:val="16"/>
  </w:num>
  <w:num w:numId="18">
    <w:abstractNumId w:val="7"/>
  </w:num>
  <w:num w:numId="19">
    <w:abstractNumId w:val="26"/>
  </w:num>
  <w:num w:numId="20">
    <w:abstractNumId w:val="9"/>
  </w:num>
  <w:num w:numId="21">
    <w:abstractNumId w:val="18"/>
  </w:num>
  <w:num w:numId="22">
    <w:abstractNumId w:val="19"/>
  </w:num>
  <w:num w:numId="23">
    <w:abstractNumId w:val="25"/>
  </w:num>
  <w:num w:numId="24">
    <w:abstractNumId w:val="14"/>
  </w:num>
  <w:num w:numId="25">
    <w:abstractNumId w:val="24"/>
  </w:num>
  <w:num w:numId="26">
    <w:abstractNumId w:val="0"/>
  </w:num>
  <w:num w:numId="27">
    <w:abstractNumId w:val="27"/>
  </w:num>
  <w:num w:numId="28">
    <w:abstractNumId w:val="11"/>
  </w:num>
  <w:num w:numId="29">
    <w:abstractNumId w:val="5"/>
  </w:num>
  <w:num w:numId="30">
    <w:abstractNumId w:val="13"/>
  </w:num>
  <w:num w:numId="31">
    <w:abstractNumId w:val="30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20"/>
  <w:noPunctuationKerning/>
  <w:characterSpacingControl w:val="doNotCompress"/>
  <w:compat/>
  <w:rsids>
    <w:rsidRoot w:val="007D57A6"/>
    <w:rsid w:val="00000BF0"/>
    <w:rsid w:val="00000DDE"/>
    <w:rsid w:val="000022C6"/>
    <w:rsid w:val="00004168"/>
    <w:rsid w:val="00005DF5"/>
    <w:rsid w:val="00006F7A"/>
    <w:rsid w:val="00017251"/>
    <w:rsid w:val="000237CA"/>
    <w:rsid w:val="00030676"/>
    <w:rsid w:val="00031233"/>
    <w:rsid w:val="00032EC3"/>
    <w:rsid w:val="00036E13"/>
    <w:rsid w:val="0005001A"/>
    <w:rsid w:val="00052A0F"/>
    <w:rsid w:val="00071957"/>
    <w:rsid w:val="000813E4"/>
    <w:rsid w:val="0008683C"/>
    <w:rsid w:val="00092F02"/>
    <w:rsid w:val="000945C6"/>
    <w:rsid w:val="00096CC2"/>
    <w:rsid w:val="000A0457"/>
    <w:rsid w:val="000A11DC"/>
    <w:rsid w:val="000A17B4"/>
    <w:rsid w:val="000A1D36"/>
    <w:rsid w:val="000A346C"/>
    <w:rsid w:val="000B48BA"/>
    <w:rsid w:val="000C59A7"/>
    <w:rsid w:val="000C7E12"/>
    <w:rsid w:val="000D2378"/>
    <w:rsid w:val="000E5031"/>
    <w:rsid w:val="000F3B4A"/>
    <w:rsid w:val="001009FE"/>
    <w:rsid w:val="00100EED"/>
    <w:rsid w:val="00105419"/>
    <w:rsid w:val="0010734A"/>
    <w:rsid w:val="00112F72"/>
    <w:rsid w:val="0012033A"/>
    <w:rsid w:val="001374B4"/>
    <w:rsid w:val="001379A4"/>
    <w:rsid w:val="00145537"/>
    <w:rsid w:val="001521CA"/>
    <w:rsid w:val="00157397"/>
    <w:rsid w:val="001667CA"/>
    <w:rsid w:val="0017053A"/>
    <w:rsid w:val="00171031"/>
    <w:rsid w:val="00180971"/>
    <w:rsid w:val="001822D9"/>
    <w:rsid w:val="001832D7"/>
    <w:rsid w:val="0018489E"/>
    <w:rsid w:val="00186BF3"/>
    <w:rsid w:val="0019373C"/>
    <w:rsid w:val="00194378"/>
    <w:rsid w:val="0019531E"/>
    <w:rsid w:val="001A2B0A"/>
    <w:rsid w:val="001A3BC9"/>
    <w:rsid w:val="001A465F"/>
    <w:rsid w:val="001B03A4"/>
    <w:rsid w:val="001B51B1"/>
    <w:rsid w:val="001C0B0B"/>
    <w:rsid w:val="001C37D6"/>
    <w:rsid w:val="001C3909"/>
    <w:rsid w:val="001C3E23"/>
    <w:rsid w:val="001C4171"/>
    <w:rsid w:val="001C4971"/>
    <w:rsid w:val="001C6779"/>
    <w:rsid w:val="001D0EF9"/>
    <w:rsid w:val="001D3151"/>
    <w:rsid w:val="001D670B"/>
    <w:rsid w:val="001D6EF2"/>
    <w:rsid w:val="001E5CA4"/>
    <w:rsid w:val="001F1768"/>
    <w:rsid w:val="002004B9"/>
    <w:rsid w:val="00203233"/>
    <w:rsid w:val="00204627"/>
    <w:rsid w:val="002048B0"/>
    <w:rsid w:val="00205AF7"/>
    <w:rsid w:val="00221268"/>
    <w:rsid w:val="00223F39"/>
    <w:rsid w:val="00233E29"/>
    <w:rsid w:val="00233E9A"/>
    <w:rsid w:val="00236A3F"/>
    <w:rsid w:val="00245CE9"/>
    <w:rsid w:val="00246C3C"/>
    <w:rsid w:val="002477AD"/>
    <w:rsid w:val="00247D5D"/>
    <w:rsid w:val="00250F55"/>
    <w:rsid w:val="002533EB"/>
    <w:rsid w:val="0026015C"/>
    <w:rsid w:val="0026037F"/>
    <w:rsid w:val="00261BA4"/>
    <w:rsid w:val="00264389"/>
    <w:rsid w:val="00267B82"/>
    <w:rsid w:val="0027606F"/>
    <w:rsid w:val="002777A6"/>
    <w:rsid w:val="0028055C"/>
    <w:rsid w:val="00281087"/>
    <w:rsid w:val="0028288A"/>
    <w:rsid w:val="0028766C"/>
    <w:rsid w:val="00293471"/>
    <w:rsid w:val="00294526"/>
    <w:rsid w:val="00295520"/>
    <w:rsid w:val="00296288"/>
    <w:rsid w:val="002A095F"/>
    <w:rsid w:val="002A1A78"/>
    <w:rsid w:val="002A7593"/>
    <w:rsid w:val="002B05D6"/>
    <w:rsid w:val="002B5EC9"/>
    <w:rsid w:val="002B7415"/>
    <w:rsid w:val="002C46AD"/>
    <w:rsid w:val="002C7035"/>
    <w:rsid w:val="002D3845"/>
    <w:rsid w:val="002D3AB3"/>
    <w:rsid w:val="002D55F1"/>
    <w:rsid w:val="002E3A57"/>
    <w:rsid w:val="002E5288"/>
    <w:rsid w:val="002E586E"/>
    <w:rsid w:val="002F23F9"/>
    <w:rsid w:val="002F3E39"/>
    <w:rsid w:val="002F5CFF"/>
    <w:rsid w:val="002F798E"/>
    <w:rsid w:val="003032CD"/>
    <w:rsid w:val="003131F3"/>
    <w:rsid w:val="00321FB1"/>
    <w:rsid w:val="0032747E"/>
    <w:rsid w:val="003320FF"/>
    <w:rsid w:val="00333D8A"/>
    <w:rsid w:val="003344AA"/>
    <w:rsid w:val="00334E97"/>
    <w:rsid w:val="00342860"/>
    <w:rsid w:val="003447B4"/>
    <w:rsid w:val="00354F8B"/>
    <w:rsid w:val="003560C1"/>
    <w:rsid w:val="003566B5"/>
    <w:rsid w:val="00356F58"/>
    <w:rsid w:val="00360472"/>
    <w:rsid w:val="00362139"/>
    <w:rsid w:val="00362ADA"/>
    <w:rsid w:val="00365302"/>
    <w:rsid w:val="00371CDF"/>
    <w:rsid w:val="00371FAE"/>
    <w:rsid w:val="00374693"/>
    <w:rsid w:val="00374C93"/>
    <w:rsid w:val="003751C0"/>
    <w:rsid w:val="003851EB"/>
    <w:rsid w:val="00385F74"/>
    <w:rsid w:val="003868CB"/>
    <w:rsid w:val="003958E0"/>
    <w:rsid w:val="003964F5"/>
    <w:rsid w:val="00397D5F"/>
    <w:rsid w:val="003A397F"/>
    <w:rsid w:val="003A46C5"/>
    <w:rsid w:val="003A54BC"/>
    <w:rsid w:val="003B39F5"/>
    <w:rsid w:val="003B4CAF"/>
    <w:rsid w:val="003B6547"/>
    <w:rsid w:val="003B6D9E"/>
    <w:rsid w:val="003C208B"/>
    <w:rsid w:val="003C3A50"/>
    <w:rsid w:val="003C6AB5"/>
    <w:rsid w:val="003D7835"/>
    <w:rsid w:val="003D7930"/>
    <w:rsid w:val="003E4B96"/>
    <w:rsid w:val="003E509E"/>
    <w:rsid w:val="003F7C0C"/>
    <w:rsid w:val="004004BD"/>
    <w:rsid w:val="004020E3"/>
    <w:rsid w:val="00407E9F"/>
    <w:rsid w:val="0041122D"/>
    <w:rsid w:val="0041197B"/>
    <w:rsid w:val="004226AD"/>
    <w:rsid w:val="004229B9"/>
    <w:rsid w:val="00424F30"/>
    <w:rsid w:val="004309D2"/>
    <w:rsid w:val="0043579E"/>
    <w:rsid w:val="00436164"/>
    <w:rsid w:val="004436A5"/>
    <w:rsid w:val="00446D7E"/>
    <w:rsid w:val="00447B90"/>
    <w:rsid w:val="00450C3D"/>
    <w:rsid w:val="00452DC9"/>
    <w:rsid w:val="00460738"/>
    <w:rsid w:val="00465353"/>
    <w:rsid w:val="004660F9"/>
    <w:rsid w:val="00470E51"/>
    <w:rsid w:val="004745F1"/>
    <w:rsid w:val="00474762"/>
    <w:rsid w:val="004809C5"/>
    <w:rsid w:val="00495888"/>
    <w:rsid w:val="004A270E"/>
    <w:rsid w:val="004A3A66"/>
    <w:rsid w:val="004A5C07"/>
    <w:rsid w:val="004B0E12"/>
    <w:rsid w:val="004B3BAC"/>
    <w:rsid w:val="004C2F8E"/>
    <w:rsid w:val="004C2FD4"/>
    <w:rsid w:val="004C3CFF"/>
    <w:rsid w:val="004C4191"/>
    <w:rsid w:val="004C5541"/>
    <w:rsid w:val="004D24F9"/>
    <w:rsid w:val="004D2EDC"/>
    <w:rsid w:val="004E1263"/>
    <w:rsid w:val="004F762B"/>
    <w:rsid w:val="0050220D"/>
    <w:rsid w:val="00502949"/>
    <w:rsid w:val="005071CE"/>
    <w:rsid w:val="0051333D"/>
    <w:rsid w:val="00524159"/>
    <w:rsid w:val="00525165"/>
    <w:rsid w:val="00525BA7"/>
    <w:rsid w:val="005304DA"/>
    <w:rsid w:val="00530959"/>
    <w:rsid w:val="00530AF6"/>
    <w:rsid w:val="00532931"/>
    <w:rsid w:val="00536C5F"/>
    <w:rsid w:val="005424D7"/>
    <w:rsid w:val="00545CB2"/>
    <w:rsid w:val="0054740E"/>
    <w:rsid w:val="00547611"/>
    <w:rsid w:val="00552A57"/>
    <w:rsid w:val="00560358"/>
    <w:rsid w:val="00565FDA"/>
    <w:rsid w:val="005662CF"/>
    <w:rsid w:val="00572985"/>
    <w:rsid w:val="00572C4C"/>
    <w:rsid w:val="00573E6A"/>
    <w:rsid w:val="005755C6"/>
    <w:rsid w:val="00575B5A"/>
    <w:rsid w:val="00585752"/>
    <w:rsid w:val="0058777F"/>
    <w:rsid w:val="005A2C3D"/>
    <w:rsid w:val="005A3ED4"/>
    <w:rsid w:val="005A62EF"/>
    <w:rsid w:val="005B7D8D"/>
    <w:rsid w:val="005C260B"/>
    <w:rsid w:val="005D0881"/>
    <w:rsid w:val="005D5886"/>
    <w:rsid w:val="005E0C06"/>
    <w:rsid w:val="005E5AF3"/>
    <w:rsid w:val="005F02CF"/>
    <w:rsid w:val="005F72DC"/>
    <w:rsid w:val="006014DB"/>
    <w:rsid w:val="00605109"/>
    <w:rsid w:val="00612993"/>
    <w:rsid w:val="00612FE7"/>
    <w:rsid w:val="00613BD8"/>
    <w:rsid w:val="006159DB"/>
    <w:rsid w:val="00615D08"/>
    <w:rsid w:val="0061737A"/>
    <w:rsid w:val="00620BB7"/>
    <w:rsid w:val="006210FA"/>
    <w:rsid w:val="006307AD"/>
    <w:rsid w:val="006348D4"/>
    <w:rsid w:val="00635753"/>
    <w:rsid w:val="006475FE"/>
    <w:rsid w:val="006531AE"/>
    <w:rsid w:val="00661843"/>
    <w:rsid w:val="0066374E"/>
    <w:rsid w:val="00680EE7"/>
    <w:rsid w:val="00681347"/>
    <w:rsid w:val="006819DA"/>
    <w:rsid w:val="006820B8"/>
    <w:rsid w:val="0068421E"/>
    <w:rsid w:val="006915A8"/>
    <w:rsid w:val="00695E73"/>
    <w:rsid w:val="006A201E"/>
    <w:rsid w:val="006A342F"/>
    <w:rsid w:val="006A378D"/>
    <w:rsid w:val="006A7931"/>
    <w:rsid w:val="006B1864"/>
    <w:rsid w:val="006B32CE"/>
    <w:rsid w:val="006B4838"/>
    <w:rsid w:val="006B6CB7"/>
    <w:rsid w:val="006C0A23"/>
    <w:rsid w:val="006C33EF"/>
    <w:rsid w:val="006C4AB3"/>
    <w:rsid w:val="006C6972"/>
    <w:rsid w:val="006D0E9D"/>
    <w:rsid w:val="006D1BC0"/>
    <w:rsid w:val="006D5E42"/>
    <w:rsid w:val="006D6200"/>
    <w:rsid w:val="006D6B55"/>
    <w:rsid w:val="006E4E32"/>
    <w:rsid w:val="006E5476"/>
    <w:rsid w:val="006F1E00"/>
    <w:rsid w:val="006F1F33"/>
    <w:rsid w:val="006F3BCA"/>
    <w:rsid w:val="006F7596"/>
    <w:rsid w:val="007024E5"/>
    <w:rsid w:val="00703705"/>
    <w:rsid w:val="00704C5D"/>
    <w:rsid w:val="0070502B"/>
    <w:rsid w:val="00705552"/>
    <w:rsid w:val="00714151"/>
    <w:rsid w:val="00715B48"/>
    <w:rsid w:val="007204AC"/>
    <w:rsid w:val="0072588B"/>
    <w:rsid w:val="007306AE"/>
    <w:rsid w:val="0073199A"/>
    <w:rsid w:val="00731C6D"/>
    <w:rsid w:val="00732BF5"/>
    <w:rsid w:val="00745FDB"/>
    <w:rsid w:val="0076477E"/>
    <w:rsid w:val="00771C31"/>
    <w:rsid w:val="00775103"/>
    <w:rsid w:val="00780AFC"/>
    <w:rsid w:val="0078367E"/>
    <w:rsid w:val="007840DD"/>
    <w:rsid w:val="0078444D"/>
    <w:rsid w:val="007A2302"/>
    <w:rsid w:val="007A5B95"/>
    <w:rsid w:val="007B076C"/>
    <w:rsid w:val="007B36F7"/>
    <w:rsid w:val="007C331D"/>
    <w:rsid w:val="007C3A2C"/>
    <w:rsid w:val="007D1D78"/>
    <w:rsid w:val="007D57A6"/>
    <w:rsid w:val="007D7209"/>
    <w:rsid w:val="007D7517"/>
    <w:rsid w:val="007E346B"/>
    <w:rsid w:val="007E514A"/>
    <w:rsid w:val="007F087C"/>
    <w:rsid w:val="008045ED"/>
    <w:rsid w:val="00804B05"/>
    <w:rsid w:val="00816747"/>
    <w:rsid w:val="00816C6C"/>
    <w:rsid w:val="00823B36"/>
    <w:rsid w:val="00824DC7"/>
    <w:rsid w:val="00825492"/>
    <w:rsid w:val="008356EE"/>
    <w:rsid w:val="008418A6"/>
    <w:rsid w:val="00841926"/>
    <w:rsid w:val="0084203E"/>
    <w:rsid w:val="00845700"/>
    <w:rsid w:val="0084784A"/>
    <w:rsid w:val="00847E7B"/>
    <w:rsid w:val="00850B5A"/>
    <w:rsid w:val="00860969"/>
    <w:rsid w:val="00861B1C"/>
    <w:rsid w:val="00863737"/>
    <w:rsid w:val="008708CB"/>
    <w:rsid w:val="008714FE"/>
    <w:rsid w:val="008731EC"/>
    <w:rsid w:val="00875834"/>
    <w:rsid w:val="0088072A"/>
    <w:rsid w:val="00882CDC"/>
    <w:rsid w:val="00886EBC"/>
    <w:rsid w:val="00891CE7"/>
    <w:rsid w:val="008929D8"/>
    <w:rsid w:val="0089430A"/>
    <w:rsid w:val="00894557"/>
    <w:rsid w:val="0089482C"/>
    <w:rsid w:val="0089488F"/>
    <w:rsid w:val="008A122B"/>
    <w:rsid w:val="008A166C"/>
    <w:rsid w:val="008A2A95"/>
    <w:rsid w:val="008B66B4"/>
    <w:rsid w:val="008C1D2F"/>
    <w:rsid w:val="008D082B"/>
    <w:rsid w:val="008D14A6"/>
    <w:rsid w:val="008D21F2"/>
    <w:rsid w:val="008E225E"/>
    <w:rsid w:val="008E28BC"/>
    <w:rsid w:val="008E7EBF"/>
    <w:rsid w:val="00905F38"/>
    <w:rsid w:val="00907E1D"/>
    <w:rsid w:val="00911867"/>
    <w:rsid w:val="00920935"/>
    <w:rsid w:val="00924A84"/>
    <w:rsid w:val="009250D5"/>
    <w:rsid w:val="00933CE3"/>
    <w:rsid w:val="00935A41"/>
    <w:rsid w:val="00941827"/>
    <w:rsid w:val="0094256D"/>
    <w:rsid w:val="00943330"/>
    <w:rsid w:val="0094506C"/>
    <w:rsid w:val="00951ECF"/>
    <w:rsid w:val="009571B9"/>
    <w:rsid w:val="0096222F"/>
    <w:rsid w:val="00963D29"/>
    <w:rsid w:val="00966C9C"/>
    <w:rsid w:val="009704F1"/>
    <w:rsid w:val="009743B0"/>
    <w:rsid w:val="00977D63"/>
    <w:rsid w:val="00980712"/>
    <w:rsid w:val="00980A00"/>
    <w:rsid w:val="00980A96"/>
    <w:rsid w:val="00980BE4"/>
    <w:rsid w:val="009819B6"/>
    <w:rsid w:val="009821AE"/>
    <w:rsid w:val="009839F6"/>
    <w:rsid w:val="00984327"/>
    <w:rsid w:val="00990AF1"/>
    <w:rsid w:val="00991894"/>
    <w:rsid w:val="009949EF"/>
    <w:rsid w:val="00994F7B"/>
    <w:rsid w:val="00995403"/>
    <w:rsid w:val="009A3957"/>
    <w:rsid w:val="009B0F34"/>
    <w:rsid w:val="009B139F"/>
    <w:rsid w:val="009B67AC"/>
    <w:rsid w:val="009C1D35"/>
    <w:rsid w:val="009C2F4E"/>
    <w:rsid w:val="009C6738"/>
    <w:rsid w:val="009C788F"/>
    <w:rsid w:val="009C7EBC"/>
    <w:rsid w:val="009D32C7"/>
    <w:rsid w:val="009D3838"/>
    <w:rsid w:val="009D5741"/>
    <w:rsid w:val="009D5EF2"/>
    <w:rsid w:val="009D766C"/>
    <w:rsid w:val="009D7E54"/>
    <w:rsid w:val="009E1B3C"/>
    <w:rsid w:val="009E2714"/>
    <w:rsid w:val="009E6002"/>
    <w:rsid w:val="009F3397"/>
    <w:rsid w:val="009F3D0E"/>
    <w:rsid w:val="009F5642"/>
    <w:rsid w:val="00A07142"/>
    <w:rsid w:val="00A11054"/>
    <w:rsid w:val="00A12922"/>
    <w:rsid w:val="00A134F9"/>
    <w:rsid w:val="00A13BAC"/>
    <w:rsid w:val="00A146C4"/>
    <w:rsid w:val="00A17347"/>
    <w:rsid w:val="00A20056"/>
    <w:rsid w:val="00A21E37"/>
    <w:rsid w:val="00A26A20"/>
    <w:rsid w:val="00A30F6F"/>
    <w:rsid w:val="00A341E8"/>
    <w:rsid w:val="00A40735"/>
    <w:rsid w:val="00A50D38"/>
    <w:rsid w:val="00A51B1B"/>
    <w:rsid w:val="00A528AA"/>
    <w:rsid w:val="00A53A50"/>
    <w:rsid w:val="00A55D8E"/>
    <w:rsid w:val="00A564E4"/>
    <w:rsid w:val="00A6290F"/>
    <w:rsid w:val="00A70E8F"/>
    <w:rsid w:val="00A776C3"/>
    <w:rsid w:val="00A8258E"/>
    <w:rsid w:val="00A83632"/>
    <w:rsid w:val="00A879C7"/>
    <w:rsid w:val="00A90C5B"/>
    <w:rsid w:val="00A92CA3"/>
    <w:rsid w:val="00A9374C"/>
    <w:rsid w:val="00A9665A"/>
    <w:rsid w:val="00AA262C"/>
    <w:rsid w:val="00AA2EA9"/>
    <w:rsid w:val="00AA58DB"/>
    <w:rsid w:val="00AA7E54"/>
    <w:rsid w:val="00AB15A8"/>
    <w:rsid w:val="00AB2EDB"/>
    <w:rsid w:val="00AC1554"/>
    <w:rsid w:val="00AC32BD"/>
    <w:rsid w:val="00AC6807"/>
    <w:rsid w:val="00AD107F"/>
    <w:rsid w:val="00AD3B5E"/>
    <w:rsid w:val="00AE40FA"/>
    <w:rsid w:val="00AE7C68"/>
    <w:rsid w:val="00AF001C"/>
    <w:rsid w:val="00AF0030"/>
    <w:rsid w:val="00AF458C"/>
    <w:rsid w:val="00AF4C2D"/>
    <w:rsid w:val="00B03700"/>
    <w:rsid w:val="00B038A1"/>
    <w:rsid w:val="00B05973"/>
    <w:rsid w:val="00B100CD"/>
    <w:rsid w:val="00B125B7"/>
    <w:rsid w:val="00B15211"/>
    <w:rsid w:val="00B2124D"/>
    <w:rsid w:val="00B21C33"/>
    <w:rsid w:val="00B22146"/>
    <w:rsid w:val="00B232BD"/>
    <w:rsid w:val="00B23B98"/>
    <w:rsid w:val="00B25D9F"/>
    <w:rsid w:val="00B26FDB"/>
    <w:rsid w:val="00B31815"/>
    <w:rsid w:val="00B33709"/>
    <w:rsid w:val="00B34714"/>
    <w:rsid w:val="00B34CD9"/>
    <w:rsid w:val="00B4126E"/>
    <w:rsid w:val="00B543E4"/>
    <w:rsid w:val="00B54E42"/>
    <w:rsid w:val="00B578F0"/>
    <w:rsid w:val="00B606EA"/>
    <w:rsid w:val="00B62DB0"/>
    <w:rsid w:val="00B65119"/>
    <w:rsid w:val="00B6682C"/>
    <w:rsid w:val="00B7305C"/>
    <w:rsid w:val="00B75115"/>
    <w:rsid w:val="00B7581D"/>
    <w:rsid w:val="00B7649A"/>
    <w:rsid w:val="00B7696A"/>
    <w:rsid w:val="00B770B6"/>
    <w:rsid w:val="00B817DF"/>
    <w:rsid w:val="00B82D24"/>
    <w:rsid w:val="00B83464"/>
    <w:rsid w:val="00B84993"/>
    <w:rsid w:val="00B85A18"/>
    <w:rsid w:val="00B90264"/>
    <w:rsid w:val="00B97446"/>
    <w:rsid w:val="00B9772C"/>
    <w:rsid w:val="00BA2670"/>
    <w:rsid w:val="00BA4DB6"/>
    <w:rsid w:val="00BA7D97"/>
    <w:rsid w:val="00BB5B08"/>
    <w:rsid w:val="00BB7EB2"/>
    <w:rsid w:val="00BC5F1E"/>
    <w:rsid w:val="00BD4A52"/>
    <w:rsid w:val="00BD5026"/>
    <w:rsid w:val="00BE0612"/>
    <w:rsid w:val="00BE5829"/>
    <w:rsid w:val="00BF0171"/>
    <w:rsid w:val="00BF3F2E"/>
    <w:rsid w:val="00C06AD3"/>
    <w:rsid w:val="00C10665"/>
    <w:rsid w:val="00C10B53"/>
    <w:rsid w:val="00C1117C"/>
    <w:rsid w:val="00C16027"/>
    <w:rsid w:val="00C23B12"/>
    <w:rsid w:val="00C26A04"/>
    <w:rsid w:val="00C3416C"/>
    <w:rsid w:val="00C4026B"/>
    <w:rsid w:val="00C52A11"/>
    <w:rsid w:val="00C57392"/>
    <w:rsid w:val="00C638E8"/>
    <w:rsid w:val="00C64F4F"/>
    <w:rsid w:val="00C72FBC"/>
    <w:rsid w:val="00C77FDC"/>
    <w:rsid w:val="00C847A6"/>
    <w:rsid w:val="00C85EB8"/>
    <w:rsid w:val="00C94C78"/>
    <w:rsid w:val="00CA091E"/>
    <w:rsid w:val="00CA7DF7"/>
    <w:rsid w:val="00CB0906"/>
    <w:rsid w:val="00CB64D8"/>
    <w:rsid w:val="00CB6D1A"/>
    <w:rsid w:val="00CC1B48"/>
    <w:rsid w:val="00CC291D"/>
    <w:rsid w:val="00CC3AAB"/>
    <w:rsid w:val="00CC3BC5"/>
    <w:rsid w:val="00CC3F09"/>
    <w:rsid w:val="00CC7AD0"/>
    <w:rsid w:val="00CD2DBC"/>
    <w:rsid w:val="00CD48E9"/>
    <w:rsid w:val="00CD585F"/>
    <w:rsid w:val="00CE6C14"/>
    <w:rsid w:val="00CE74DF"/>
    <w:rsid w:val="00CF0E40"/>
    <w:rsid w:val="00CF79BB"/>
    <w:rsid w:val="00D03157"/>
    <w:rsid w:val="00D048C0"/>
    <w:rsid w:val="00D274ED"/>
    <w:rsid w:val="00D31917"/>
    <w:rsid w:val="00D41B4A"/>
    <w:rsid w:val="00D53250"/>
    <w:rsid w:val="00D55E13"/>
    <w:rsid w:val="00D60DD0"/>
    <w:rsid w:val="00D61FE8"/>
    <w:rsid w:val="00D65910"/>
    <w:rsid w:val="00D6794E"/>
    <w:rsid w:val="00D72C89"/>
    <w:rsid w:val="00D80425"/>
    <w:rsid w:val="00D90306"/>
    <w:rsid w:val="00D93BB9"/>
    <w:rsid w:val="00D97DB2"/>
    <w:rsid w:val="00DA3D1E"/>
    <w:rsid w:val="00DA745B"/>
    <w:rsid w:val="00DA7DCC"/>
    <w:rsid w:val="00DB0C49"/>
    <w:rsid w:val="00DB3C1B"/>
    <w:rsid w:val="00DB6762"/>
    <w:rsid w:val="00DB6D6F"/>
    <w:rsid w:val="00DC1E9B"/>
    <w:rsid w:val="00DC2424"/>
    <w:rsid w:val="00DC59AF"/>
    <w:rsid w:val="00DC6DBF"/>
    <w:rsid w:val="00DD0F88"/>
    <w:rsid w:val="00DD3E69"/>
    <w:rsid w:val="00DD3E7C"/>
    <w:rsid w:val="00DD5CC5"/>
    <w:rsid w:val="00DD79D3"/>
    <w:rsid w:val="00DE4D5B"/>
    <w:rsid w:val="00DF4388"/>
    <w:rsid w:val="00E00449"/>
    <w:rsid w:val="00E06B85"/>
    <w:rsid w:val="00E34C5A"/>
    <w:rsid w:val="00E35CA3"/>
    <w:rsid w:val="00E36E30"/>
    <w:rsid w:val="00E37E75"/>
    <w:rsid w:val="00E42491"/>
    <w:rsid w:val="00E45632"/>
    <w:rsid w:val="00E45A0D"/>
    <w:rsid w:val="00E463C9"/>
    <w:rsid w:val="00E5195E"/>
    <w:rsid w:val="00E540D2"/>
    <w:rsid w:val="00E61153"/>
    <w:rsid w:val="00E61A5E"/>
    <w:rsid w:val="00E6685C"/>
    <w:rsid w:val="00E66B6E"/>
    <w:rsid w:val="00E702FA"/>
    <w:rsid w:val="00E744F7"/>
    <w:rsid w:val="00E75A5C"/>
    <w:rsid w:val="00E76FFC"/>
    <w:rsid w:val="00E778CD"/>
    <w:rsid w:val="00E778FD"/>
    <w:rsid w:val="00E92AE8"/>
    <w:rsid w:val="00E94818"/>
    <w:rsid w:val="00E96E3D"/>
    <w:rsid w:val="00EA07B7"/>
    <w:rsid w:val="00EA51EE"/>
    <w:rsid w:val="00EA7507"/>
    <w:rsid w:val="00EA7C06"/>
    <w:rsid w:val="00EB4735"/>
    <w:rsid w:val="00EB683D"/>
    <w:rsid w:val="00EB6DA9"/>
    <w:rsid w:val="00EB740A"/>
    <w:rsid w:val="00EC032C"/>
    <w:rsid w:val="00ED5B0D"/>
    <w:rsid w:val="00EE1D98"/>
    <w:rsid w:val="00EE526C"/>
    <w:rsid w:val="00EF2D62"/>
    <w:rsid w:val="00EF32B5"/>
    <w:rsid w:val="00EF3CA7"/>
    <w:rsid w:val="00F00E0C"/>
    <w:rsid w:val="00F037C6"/>
    <w:rsid w:val="00F03DE3"/>
    <w:rsid w:val="00F051B3"/>
    <w:rsid w:val="00F075CD"/>
    <w:rsid w:val="00F14379"/>
    <w:rsid w:val="00F1622C"/>
    <w:rsid w:val="00F17914"/>
    <w:rsid w:val="00F25D5A"/>
    <w:rsid w:val="00F30A4F"/>
    <w:rsid w:val="00F30E8D"/>
    <w:rsid w:val="00F314C2"/>
    <w:rsid w:val="00F358B4"/>
    <w:rsid w:val="00F37655"/>
    <w:rsid w:val="00F37BCE"/>
    <w:rsid w:val="00F44E9A"/>
    <w:rsid w:val="00F54C41"/>
    <w:rsid w:val="00F55C33"/>
    <w:rsid w:val="00F7189B"/>
    <w:rsid w:val="00F7346F"/>
    <w:rsid w:val="00F73814"/>
    <w:rsid w:val="00F74DF7"/>
    <w:rsid w:val="00F75163"/>
    <w:rsid w:val="00F772B7"/>
    <w:rsid w:val="00F82CC5"/>
    <w:rsid w:val="00F9164F"/>
    <w:rsid w:val="00F93362"/>
    <w:rsid w:val="00F94BF1"/>
    <w:rsid w:val="00FA220C"/>
    <w:rsid w:val="00FA757C"/>
    <w:rsid w:val="00FB3F1C"/>
    <w:rsid w:val="00FC3FA1"/>
    <w:rsid w:val="00FC6F6E"/>
    <w:rsid w:val="00FD29F1"/>
    <w:rsid w:val="00FD77D4"/>
    <w:rsid w:val="00FE61F6"/>
    <w:rsid w:val="00FF2B7E"/>
    <w:rsid w:val="00FF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7DF"/>
    <w:rPr>
      <w:rFonts w:ascii="Georgia" w:hAnsi="Georgia"/>
      <w:sz w:val="22"/>
      <w:szCs w:val="24"/>
      <w:lang w:val="en-GB"/>
    </w:rPr>
  </w:style>
  <w:style w:type="paragraph" w:styleId="Heading1">
    <w:name w:val="heading 1"/>
    <w:basedOn w:val="Normal"/>
    <w:next w:val="Normal"/>
    <w:qFormat/>
    <w:rsid w:val="00B817DF"/>
    <w:pPr>
      <w:keepNext/>
      <w:outlineLvl w:val="0"/>
    </w:pPr>
    <w:rPr>
      <w:rFonts w:ascii="Lucida Sans Unicode" w:hAnsi="Lucida Sans Unicode" w:cs="Lucida Sans Unicode"/>
      <w:b/>
      <w:bCs/>
      <w:color w:val="808080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2A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qFormat/>
    <w:rsid w:val="00B817DF"/>
    <w:pPr>
      <w:keepNext/>
      <w:outlineLvl w:val="2"/>
    </w:pPr>
    <w:rPr>
      <w:rFonts w:ascii="Lucida Sans Unicode" w:hAnsi="Lucida Sans Unicode" w:cs="Lucida Sans Unicode"/>
      <w:b/>
      <w:bCs/>
      <w:color w:val="808080"/>
    </w:rPr>
  </w:style>
  <w:style w:type="paragraph" w:styleId="Heading6">
    <w:name w:val="heading 6"/>
    <w:basedOn w:val="Normal"/>
    <w:next w:val="Normal"/>
    <w:qFormat/>
    <w:rsid w:val="00B817DF"/>
    <w:pPr>
      <w:keepNext/>
      <w:outlineLvl w:val="5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B817DF"/>
    <w:pPr>
      <w:keepNext/>
      <w:spacing w:line="300" w:lineRule="atLeast"/>
      <w:jc w:val="both"/>
      <w:outlineLvl w:val="8"/>
    </w:pPr>
    <w:rPr>
      <w:rFonts w:ascii="Arial Narrow" w:hAnsi="Arial Narrow" w:cs="Tahoma"/>
      <w:b/>
      <w:bCs/>
      <w:caps/>
      <w:color w:val="80808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817DF"/>
    <w:pPr>
      <w:ind w:left="-360"/>
    </w:pPr>
    <w:rPr>
      <w:rFonts w:ascii="Times New Roman" w:eastAsia="Times" w:hAnsi="Times New Roman"/>
      <w:sz w:val="24"/>
      <w:szCs w:val="20"/>
      <w:lang w:val="en-US"/>
    </w:rPr>
  </w:style>
  <w:style w:type="paragraph" w:customStyle="1" w:styleId="0-Bodytext">
    <w:name w:val="0-Bodytext"/>
    <w:basedOn w:val="Normal"/>
    <w:next w:val="Normal"/>
    <w:rsid w:val="00B817DF"/>
    <w:pPr>
      <w:tabs>
        <w:tab w:val="left" w:pos="1872"/>
        <w:tab w:val="left" w:pos="2160"/>
      </w:tabs>
      <w:snapToGrid w:val="0"/>
      <w:ind w:left="432"/>
    </w:pPr>
    <w:rPr>
      <w:rFonts w:ascii="Arial" w:hAnsi="Arial"/>
      <w:sz w:val="20"/>
      <w:szCs w:val="20"/>
      <w:lang w:val="en-US"/>
    </w:rPr>
  </w:style>
  <w:style w:type="paragraph" w:customStyle="1" w:styleId="CompanyName">
    <w:name w:val="Company Name"/>
    <w:basedOn w:val="Normal"/>
    <w:next w:val="Normal"/>
    <w:autoRedefine/>
    <w:rsid w:val="00B817DF"/>
    <w:pPr>
      <w:tabs>
        <w:tab w:val="left" w:pos="2160"/>
        <w:tab w:val="right" w:pos="6480"/>
      </w:tabs>
      <w:spacing w:before="240" w:after="40" w:line="220" w:lineRule="atLeast"/>
    </w:pPr>
    <w:rPr>
      <w:rFonts w:ascii="Arial" w:hAnsi="Arial"/>
      <w:sz w:val="20"/>
      <w:szCs w:val="20"/>
    </w:rPr>
  </w:style>
  <w:style w:type="character" w:styleId="Hyperlink">
    <w:name w:val="Hyperlink"/>
    <w:basedOn w:val="DefaultParagraphFont"/>
    <w:rsid w:val="0094256D"/>
    <w:rPr>
      <w:color w:val="0000FF"/>
      <w:u w:val="single"/>
    </w:rPr>
  </w:style>
  <w:style w:type="paragraph" w:customStyle="1" w:styleId="Objective">
    <w:name w:val="Objective"/>
    <w:basedOn w:val="Normal"/>
    <w:next w:val="BodyText"/>
    <w:rsid w:val="00CD585F"/>
    <w:pPr>
      <w:spacing w:before="60" w:after="220" w:line="220" w:lineRule="atLeast"/>
      <w:jc w:val="both"/>
    </w:pPr>
    <w:rPr>
      <w:rFonts w:ascii="Garamond" w:hAnsi="Garamond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D58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D585F"/>
    <w:rPr>
      <w:rFonts w:ascii="Georgia" w:hAnsi="Georgia"/>
      <w:sz w:val="22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3560C1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character" w:customStyle="1" w:styleId="headnavbluexlarge2">
    <w:name w:val="headnavbluexlarge2"/>
    <w:basedOn w:val="DefaultParagraphFont"/>
    <w:rsid w:val="003560C1"/>
  </w:style>
  <w:style w:type="character" w:customStyle="1" w:styleId="bodycopyblacklargespaced">
    <w:name w:val="bodycopyblacklargespaced"/>
    <w:basedOn w:val="DefaultParagraphFont"/>
    <w:rsid w:val="003560C1"/>
  </w:style>
  <w:style w:type="character" w:styleId="Strong">
    <w:name w:val="Strong"/>
    <w:basedOn w:val="DefaultParagraphFont"/>
    <w:uiPriority w:val="22"/>
    <w:qFormat/>
    <w:rsid w:val="003560C1"/>
    <w:rPr>
      <w:b/>
      <w:bCs/>
    </w:rPr>
  </w:style>
  <w:style w:type="paragraph" w:styleId="ListParagraph">
    <w:name w:val="List Paragraph"/>
    <w:basedOn w:val="Normal"/>
    <w:uiPriority w:val="34"/>
    <w:qFormat/>
    <w:rsid w:val="00F00E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52A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3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38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9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30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159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77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19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41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198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662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796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8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496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19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4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611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03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838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21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162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2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11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48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8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9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ahir_Jameel_C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96ECE-C14F-48DF-B080-EEAB186A5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Tahir_Jameel_CV</Template>
  <TotalTime>37</TotalTime>
  <Pages>4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USER</Company>
  <LinksUpToDate>false</LinksUpToDate>
  <CharactersWithSpaces>5417</CharactersWithSpaces>
  <SharedDoc>false</SharedDoc>
  <HLinks>
    <vt:vector size="12" baseType="variant">
      <vt:variant>
        <vt:i4>4849719</vt:i4>
      </vt:variant>
      <vt:variant>
        <vt:i4>3</vt:i4>
      </vt:variant>
      <vt:variant>
        <vt:i4>0</vt:i4>
      </vt:variant>
      <vt:variant>
        <vt:i4>5</vt:i4>
      </vt:variant>
      <vt:variant>
        <vt:lpwstr>mailto:asif@giki.edu.pk</vt:lpwstr>
      </vt:variant>
      <vt:variant>
        <vt:lpwstr/>
      </vt:variant>
      <vt:variant>
        <vt:i4>7929869</vt:i4>
      </vt:variant>
      <vt:variant>
        <vt:i4>0</vt:i4>
      </vt:variant>
      <vt:variant>
        <vt:i4>0</vt:i4>
      </vt:variant>
      <vt:variant>
        <vt:i4>5</vt:i4>
      </vt:variant>
      <vt:variant>
        <vt:lpwstr>mailto:kavokin@giki.edu.pk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Tahir Jameel</dc:creator>
  <cp:keywords/>
  <dc:description/>
  <cp:lastModifiedBy>Orange</cp:lastModifiedBy>
  <cp:revision>91</cp:revision>
  <cp:lastPrinted>2011-08-08T09:52:00Z</cp:lastPrinted>
  <dcterms:created xsi:type="dcterms:W3CDTF">2014-01-23T01:39:00Z</dcterms:created>
  <dcterms:modified xsi:type="dcterms:W3CDTF">2014-04-07T05:19:00Z</dcterms:modified>
</cp:coreProperties>
</file>